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63AA32C9" w:rsidR="00ED402D" w:rsidRPr="004F4B8A" w:rsidRDefault="00ED402D" w:rsidP="00ED402D">
      <w:pPr>
        <w:pStyle w:val="3GPPHeader"/>
        <w:spacing w:after="60"/>
        <w:rPr>
          <w:sz w:val="32"/>
          <w:szCs w:val="32"/>
          <w:highlight w:val="yellow"/>
          <w:lang w:val="en-US"/>
        </w:rPr>
      </w:pPr>
      <w:bookmarkStart w:id="0" w:name="_Hlk524960236"/>
      <w:r w:rsidRPr="00F6437A">
        <w:rPr>
          <w:lang w:val="en-US"/>
        </w:rPr>
        <w:t xml:space="preserve">3GPP TSG-RAN WG1 Meeting </w:t>
      </w:r>
      <w:r w:rsidR="00447772" w:rsidRPr="004F4B8A">
        <w:rPr>
          <w:lang w:val="en-US"/>
        </w:rPr>
        <w:t>#96</w:t>
      </w:r>
      <w:r w:rsidRPr="004F4B8A">
        <w:rPr>
          <w:lang w:val="en-US"/>
        </w:rPr>
        <w:tab/>
      </w:r>
      <w:r w:rsidRPr="004F4B8A">
        <w:rPr>
          <w:sz w:val="32"/>
          <w:szCs w:val="32"/>
          <w:lang w:val="en-US"/>
        </w:rPr>
        <w:t xml:space="preserve"> </w:t>
      </w:r>
      <w:r w:rsidR="006E2719" w:rsidRPr="006E2719">
        <w:rPr>
          <w:sz w:val="32"/>
          <w:szCs w:val="32"/>
          <w:lang w:val="en-US"/>
        </w:rPr>
        <w:t>R1-1902881</w:t>
      </w:r>
    </w:p>
    <w:p w14:paraId="32B9E8DB" w14:textId="4325D1DB" w:rsidR="00ED402D" w:rsidRPr="00E71ACD" w:rsidRDefault="00925847" w:rsidP="003544B2">
      <w:pPr>
        <w:pStyle w:val="3GPPHeader"/>
        <w:spacing w:after="0"/>
        <w:rPr>
          <w:lang w:val="en-US"/>
        </w:rPr>
      </w:pPr>
      <w:r w:rsidRPr="004F4B8A">
        <w:rPr>
          <w:lang w:val="en-US"/>
        </w:rPr>
        <w:t>Athens</w:t>
      </w:r>
      <w:r w:rsidR="00ED402D" w:rsidRPr="004F4B8A">
        <w:rPr>
          <w:lang w:val="en-US"/>
        </w:rPr>
        <w:t xml:space="preserve">, </w:t>
      </w:r>
      <w:r w:rsidRPr="004F4B8A">
        <w:rPr>
          <w:lang w:val="en-US"/>
        </w:rPr>
        <w:t>Greece</w:t>
      </w:r>
      <w:r w:rsidR="00ED402D" w:rsidRPr="004F4B8A">
        <w:rPr>
          <w:lang w:val="en-US"/>
        </w:rPr>
        <w:t>, 2</w:t>
      </w:r>
      <w:r w:rsidRPr="004F4B8A">
        <w:rPr>
          <w:lang w:val="en-US"/>
        </w:rPr>
        <w:t>5</w:t>
      </w:r>
      <w:r w:rsidR="00ED402D" w:rsidRPr="004F4B8A">
        <w:rPr>
          <w:vertAlign w:val="superscript"/>
          <w:lang w:val="en-US"/>
        </w:rPr>
        <w:t>st</w:t>
      </w:r>
      <w:r w:rsidR="00ED402D" w:rsidRPr="004F4B8A">
        <w:rPr>
          <w:lang w:val="en-US"/>
        </w:rPr>
        <w:t xml:space="preserve"> </w:t>
      </w:r>
      <w:r w:rsidR="00447772" w:rsidRPr="004F4B8A">
        <w:rPr>
          <w:lang w:val="en-US"/>
        </w:rPr>
        <w:t xml:space="preserve">February </w:t>
      </w:r>
      <w:r w:rsidR="00ED402D" w:rsidRPr="004F4B8A">
        <w:rPr>
          <w:lang w:val="en-US"/>
        </w:rPr>
        <w:t xml:space="preserve">– </w:t>
      </w:r>
      <w:r w:rsidR="00447772" w:rsidRPr="004F4B8A">
        <w:rPr>
          <w:lang w:val="en-US"/>
        </w:rPr>
        <w:t>1</w:t>
      </w:r>
      <w:r w:rsidR="00447772" w:rsidRPr="004F4B8A">
        <w:rPr>
          <w:vertAlign w:val="superscript"/>
          <w:lang w:val="en-US"/>
        </w:rPr>
        <w:t>st</w:t>
      </w:r>
      <w:r w:rsidR="00447772" w:rsidRPr="004F4B8A">
        <w:rPr>
          <w:lang w:val="en-US"/>
        </w:rPr>
        <w:t xml:space="preserve"> </w:t>
      </w:r>
      <w:r w:rsidR="00E71ACD" w:rsidRPr="004F4B8A">
        <w:rPr>
          <w:lang w:val="en-US"/>
        </w:rPr>
        <w:t>March</w:t>
      </w:r>
      <w:r w:rsidR="00ED402D" w:rsidRPr="004F4B8A">
        <w:rPr>
          <w:lang w:val="en-US"/>
        </w:rPr>
        <w:t xml:space="preserve"> 2019</w:t>
      </w:r>
    </w:p>
    <w:bookmarkEnd w:id="0"/>
    <w:p w14:paraId="60A5317D" w14:textId="77777777" w:rsidR="00E90E49" w:rsidRPr="00E71ACD" w:rsidRDefault="00E90E49" w:rsidP="00357380">
      <w:pPr>
        <w:pStyle w:val="3GPPHeader"/>
        <w:rPr>
          <w:lang w:val="en-US"/>
        </w:rPr>
      </w:pPr>
    </w:p>
    <w:p w14:paraId="3C6869D1" w14:textId="2468EA89" w:rsidR="00E90E49" w:rsidRPr="007E2495" w:rsidRDefault="00E90E49" w:rsidP="00311702">
      <w:pPr>
        <w:pStyle w:val="3GPPHeader"/>
        <w:rPr>
          <w:sz w:val="22"/>
          <w:szCs w:val="22"/>
          <w:lang w:val="en-US"/>
        </w:rPr>
      </w:pPr>
      <w:r w:rsidRPr="00F6437A">
        <w:rPr>
          <w:sz w:val="22"/>
          <w:szCs w:val="22"/>
          <w:lang w:val="en-US"/>
        </w:rPr>
        <w:t>Agenda Item:</w:t>
      </w:r>
      <w:r w:rsidRPr="00F6437A">
        <w:rPr>
          <w:sz w:val="22"/>
          <w:szCs w:val="22"/>
          <w:lang w:val="en-US"/>
        </w:rPr>
        <w:tab/>
      </w:r>
      <w:r w:rsidR="00B45C47" w:rsidRPr="004F4B8A">
        <w:rPr>
          <w:sz w:val="22"/>
          <w:szCs w:val="22"/>
          <w:lang w:val="en-US"/>
        </w:rPr>
        <w:t>7.2.2.</w:t>
      </w:r>
      <w:r w:rsidR="0056585E" w:rsidRPr="00351914">
        <w:rPr>
          <w:sz w:val="22"/>
          <w:szCs w:val="22"/>
          <w:lang w:val="en-US"/>
        </w:rPr>
        <w:t>1.2</w:t>
      </w:r>
      <w:r w:rsidR="00B45C47" w:rsidRPr="00351914" w:rsidDel="00B45C47">
        <w:rPr>
          <w:sz w:val="22"/>
          <w:szCs w:val="22"/>
          <w:lang w:val="en-US"/>
        </w:rPr>
        <w:t xml:space="preserve"> </w:t>
      </w:r>
    </w:p>
    <w:p w14:paraId="0CB055DD" w14:textId="77777777" w:rsidR="00E90E49" w:rsidRPr="00C31962" w:rsidRDefault="003D3C45" w:rsidP="00F64C2B">
      <w:pPr>
        <w:pStyle w:val="3GPPHeader"/>
        <w:rPr>
          <w:sz w:val="22"/>
          <w:szCs w:val="22"/>
          <w:lang w:val="en-US"/>
        </w:rPr>
      </w:pPr>
      <w:r w:rsidRPr="00C31962">
        <w:rPr>
          <w:sz w:val="22"/>
          <w:szCs w:val="22"/>
          <w:lang w:val="en-US"/>
        </w:rPr>
        <w:t>Source:</w:t>
      </w:r>
      <w:r w:rsidR="00E90E49" w:rsidRPr="00C31962">
        <w:rPr>
          <w:sz w:val="22"/>
          <w:szCs w:val="22"/>
          <w:lang w:val="en-US"/>
        </w:rPr>
        <w:tab/>
      </w:r>
      <w:r w:rsidR="00F64C2B" w:rsidRPr="00C31962">
        <w:rPr>
          <w:sz w:val="22"/>
          <w:szCs w:val="22"/>
          <w:lang w:val="en-US"/>
        </w:rPr>
        <w:t>Ericsson</w:t>
      </w:r>
    </w:p>
    <w:p w14:paraId="63DAB814" w14:textId="6ADBC40A" w:rsidR="00E90E49" w:rsidRPr="00C31962" w:rsidRDefault="003D3C45" w:rsidP="00311702">
      <w:pPr>
        <w:pStyle w:val="3GPPHeader"/>
        <w:rPr>
          <w:sz w:val="22"/>
          <w:szCs w:val="22"/>
          <w:lang w:val="en-US"/>
        </w:rPr>
      </w:pPr>
      <w:r w:rsidRPr="00C31962">
        <w:rPr>
          <w:sz w:val="22"/>
          <w:szCs w:val="22"/>
          <w:lang w:val="en-US"/>
        </w:rPr>
        <w:t>Title:</w:t>
      </w:r>
      <w:r w:rsidR="00E90E49" w:rsidRPr="00C31962">
        <w:rPr>
          <w:sz w:val="22"/>
          <w:szCs w:val="22"/>
          <w:lang w:val="en-US"/>
        </w:rPr>
        <w:tab/>
      </w:r>
      <w:r w:rsidR="0056585E" w:rsidRPr="00C31962">
        <w:rPr>
          <w:sz w:val="22"/>
          <w:szCs w:val="22"/>
          <w:lang w:val="en-US"/>
        </w:rPr>
        <w:t>DL signals and channels for NR-U</w:t>
      </w:r>
    </w:p>
    <w:p w14:paraId="58D4CB54" w14:textId="77777777" w:rsidR="00E90E49" w:rsidRPr="00C31962" w:rsidRDefault="00E90E49" w:rsidP="00D546FF">
      <w:pPr>
        <w:pStyle w:val="3GPPHeader"/>
        <w:rPr>
          <w:sz w:val="22"/>
          <w:szCs w:val="22"/>
          <w:lang w:val="en-US"/>
        </w:rPr>
      </w:pPr>
      <w:r w:rsidRPr="00C31962">
        <w:rPr>
          <w:sz w:val="22"/>
          <w:szCs w:val="22"/>
          <w:lang w:val="en-US"/>
        </w:rPr>
        <w:t>Document for:</w:t>
      </w:r>
      <w:r w:rsidRPr="00C31962">
        <w:rPr>
          <w:sz w:val="22"/>
          <w:szCs w:val="22"/>
          <w:lang w:val="en-US"/>
        </w:rPr>
        <w:tab/>
        <w:t>Discussion, Decision</w:t>
      </w:r>
    </w:p>
    <w:p w14:paraId="76893D37" w14:textId="77777777" w:rsidR="00E90E49" w:rsidRPr="00C31962" w:rsidRDefault="00E90E49" w:rsidP="00E90E49">
      <w:pPr>
        <w:rPr>
          <w:lang w:val="en-US"/>
        </w:rPr>
      </w:pPr>
    </w:p>
    <w:p w14:paraId="370ED96D" w14:textId="136B3B97" w:rsidR="00EC34AC" w:rsidRPr="00C31962" w:rsidRDefault="00EC34AC" w:rsidP="00BB7CA8">
      <w:pPr>
        <w:pStyle w:val="Heading1"/>
        <w:numPr>
          <w:ilvl w:val="0"/>
          <w:numId w:val="21"/>
        </w:numPr>
        <w:rPr>
          <w:lang w:val="en-US"/>
        </w:rPr>
      </w:pPr>
      <w:bookmarkStart w:id="1" w:name="_Ref178064866"/>
      <w:r w:rsidRPr="00C31962">
        <w:rPr>
          <w:lang w:val="en-US"/>
        </w:rPr>
        <w:t>Introduction</w:t>
      </w:r>
    </w:p>
    <w:p w14:paraId="183D3E76" w14:textId="03C4A61C" w:rsidR="00FA30CF" w:rsidRPr="00046658" w:rsidRDefault="00E072E1" w:rsidP="000A1E8D">
      <w:pPr>
        <w:pStyle w:val="BodyText"/>
        <w:rPr>
          <w:lang w:val="en-US"/>
        </w:rPr>
      </w:pPr>
      <w:r w:rsidRPr="00046658">
        <w:rPr>
          <w:lang w:val="en-US"/>
        </w:rPr>
        <w:t>In this paper we discuss various aspects of PDSCH and PDCCH design.</w:t>
      </w:r>
    </w:p>
    <w:bookmarkEnd w:id="1"/>
    <w:p w14:paraId="6DCE39C6" w14:textId="3C7C238A" w:rsidR="00C747A9" w:rsidRPr="00046658" w:rsidRDefault="00F21347" w:rsidP="00F21347">
      <w:pPr>
        <w:pStyle w:val="Heading1"/>
        <w:rPr>
          <w:lang w:val="en-US"/>
        </w:rPr>
      </w:pPr>
      <w:r w:rsidRPr="00046658">
        <w:rPr>
          <w:lang w:val="en-US"/>
        </w:rPr>
        <w:t>2</w:t>
      </w:r>
      <w:r w:rsidRPr="00046658">
        <w:rPr>
          <w:lang w:val="en-US"/>
        </w:rPr>
        <w:tab/>
      </w:r>
      <w:r w:rsidR="00C747A9" w:rsidRPr="00046658">
        <w:rPr>
          <w:lang w:val="en-US"/>
        </w:rPr>
        <w:t xml:space="preserve">PDSCH </w:t>
      </w:r>
      <w:r w:rsidR="00601622" w:rsidRPr="00046658">
        <w:rPr>
          <w:lang w:val="en-US"/>
        </w:rPr>
        <w:t>Starting Positions</w:t>
      </w:r>
    </w:p>
    <w:p w14:paraId="34802D1F" w14:textId="718BC1BA" w:rsidR="00C747A9" w:rsidRPr="00046658" w:rsidRDefault="00C747A9" w:rsidP="00C747A9">
      <w:pPr>
        <w:pStyle w:val="BodyText"/>
        <w:rPr>
          <w:lang w:val="en-US"/>
        </w:rPr>
      </w:pPr>
      <w:bookmarkStart w:id="2" w:name="_Hlk534210292"/>
      <w:r w:rsidRPr="00046658">
        <w:rPr>
          <w:lang w:val="en-US"/>
        </w:rPr>
        <w:t>In the NR-U WID</w:t>
      </w:r>
      <w:r w:rsidR="00496378" w:rsidRPr="00046658">
        <w:rPr>
          <w:lang w:val="en-US"/>
        </w:rPr>
        <w:t xml:space="preserve"> </w:t>
      </w:r>
      <w:r w:rsidR="00496378" w:rsidRPr="00046658">
        <w:rPr>
          <w:lang w:val="en-US"/>
        </w:rPr>
        <w:fldChar w:fldCharType="begin"/>
      </w:r>
      <w:r w:rsidR="00496378" w:rsidRPr="00046658">
        <w:rPr>
          <w:lang w:val="en-US"/>
        </w:rPr>
        <w:instrText xml:space="preserve"> REF _Ref534127550 \r \h </w:instrText>
      </w:r>
      <w:r w:rsidR="00496378" w:rsidRPr="00046658">
        <w:rPr>
          <w:lang w:val="en-US"/>
        </w:rPr>
      </w:r>
      <w:r w:rsidR="00496378" w:rsidRPr="00046658">
        <w:rPr>
          <w:lang w:val="en-US"/>
        </w:rPr>
        <w:fldChar w:fldCharType="separate"/>
      </w:r>
      <w:r w:rsidR="00BF284A" w:rsidRPr="00046658">
        <w:rPr>
          <w:lang w:val="en-US"/>
        </w:rPr>
        <w:t>[1]</w:t>
      </w:r>
      <w:r w:rsidR="00496378" w:rsidRPr="00046658">
        <w:rPr>
          <w:lang w:val="en-US"/>
        </w:rPr>
        <w:fldChar w:fldCharType="end"/>
      </w:r>
      <w:r w:rsidRPr="00046658">
        <w:rPr>
          <w:lang w:val="en-US"/>
        </w:rPr>
        <w:t>, the following objective is listed</w:t>
      </w:r>
    </w:p>
    <w:p w14:paraId="7711DE52" w14:textId="038ADC5D" w:rsidR="00C747A9" w:rsidRPr="00046658" w:rsidRDefault="00C747A9" w:rsidP="00F21347">
      <w:pPr>
        <w:pStyle w:val="BodyText"/>
        <w:ind w:left="270"/>
        <w:rPr>
          <w:rFonts w:ascii="Times New Roman" w:hAnsi="Times New Roman"/>
          <w:i/>
          <w:lang w:val="en-US"/>
        </w:rPr>
      </w:pPr>
      <w:r w:rsidRPr="00046658">
        <w:rPr>
          <w:rFonts w:ascii="Times New Roman" w:hAnsi="Times New Roman"/>
          <w:i/>
          <w:lang w:val="en-US" w:eastAsia="ja-JP"/>
        </w:rPr>
        <w:t>For DL data channel, support of multiple PDSCH starting positions</w:t>
      </w:r>
    </w:p>
    <w:p w14:paraId="6FF76B70" w14:textId="5C553543" w:rsidR="00C747A9" w:rsidRPr="00046658" w:rsidRDefault="00C747A9" w:rsidP="00C747A9">
      <w:pPr>
        <w:pStyle w:val="BodyText"/>
        <w:rPr>
          <w:lang w:val="en-US"/>
        </w:rPr>
      </w:pPr>
      <w:r w:rsidRPr="00046658">
        <w:rPr>
          <w:lang w:val="en-US"/>
        </w:rPr>
        <w:t xml:space="preserve">and in the NR-U TR </w:t>
      </w:r>
      <w:r w:rsidR="00496378" w:rsidRPr="008B5D9C">
        <w:rPr>
          <w:lang w:val="en-US"/>
        </w:rPr>
        <w:fldChar w:fldCharType="begin"/>
      </w:r>
      <w:r w:rsidR="00496378" w:rsidRPr="00046658">
        <w:rPr>
          <w:lang w:val="en-US"/>
        </w:rPr>
        <w:instrText xml:space="preserve"> REF _Ref534117348 \r \h </w:instrText>
      </w:r>
      <w:r w:rsidR="00496378" w:rsidRPr="008B5D9C">
        <w:rPr>
          <w:lang w:val="en-US"/>
        </w:rPr>
      </w:r>
      <w:r w:rsidR="00496378" w:rsidRPr="008B5D9C">
        <w:rPr>
          <w:lang w:val="en-US"/>
        </w:rPr>
        <w:fldChar w:fldCharType="separate"/>
      </w:r>
      <w:r w:rsidR="00BF284A" w:rsidRPr="00046658">
        <w:rPr>
          <w:lang w:val="en-US"/>
        </w:rPr>
        <w:t>[2]</w:t>
      </w:r>
      <w:r w:rsidR="00496378" w:rsidRPr="008B5D9C">
        <w:rPr>
          <w:lang w:val="en-US"/>
        </w:rPr>
        <w:fldChar w:fldCharType="end"/>
      </w:r>
      <w:r w:rsidRPr="00046658">
        <w:rPr>
          <w:lang w:val="en-US"/>
        </w:rPr>
        <w:t xml:space="preserve">, Section 7.2.1.2, the following </w:t>
      </w:r>
      <w:r w:rsidR="00F21347" w:rsidRPr="00046658">
        <w:rPr>
          <w:lang w:val="en-US"/>
        </w:rPr>
        <w:t>agreements related to</w:t>
      </w:r>
      <w:r w:rsidRPr="00046658">
        <w:rPr>
          <w:lang w:val="en-US"/>
        </w:rPr>
        <w:t xml:space="preserve"> PDSCH transmission</w:t>
      </w:r>
      <w:r w:rsidR="00F21347" w:rsidRPr="00046658">
        <w:rPr>
          <w:lang w:val="en-US"/>
        </w:rPr>
        <w:t xml:space="preserve"> are listed</w:t>
      </w:r>
    </w:p>
    <w:p w14:paraId="4A211B1B" w14:textId="77777777" w:rsidR="00C747A9" w:rsidRPr="00046658" w:rsidRDefault="00C747A9" w:rsidP="00C747A9">
      <w:pPr>
        <w:ind w:left="284"/>
        <w:rPr>
          <w:i/>
          <w:lang w:val="en-US" w:eastAsia="x-none"/>
        </w:rPr>
      </w:pPr>
      <w:r w:rsidRPr="00046658">
        <w:rPr>
          <w:i/>
          <w:lang w:val="en-US" w:eastAsia="x-none"/>
        </w:rPr>
        <w:t>The following options have been identified as possible candidates for PDSCH transmission in the partial slot at least for the first PDSCH(s) transmitted in the DL transmission burst. The options are not mutually exclusive.</w:t>
      </w:r>
    </w:p>
    <w:p w14:paraId="7319A7E8" w14:textId="77777777" w:rsidR="00C747A9" w:rsidRPr="00046658" w:rsidRDefault="00C747A9" w:rsidP="00C747A9">
      <w:pPr>
        <w:pStyle w:val="B1"/>
        <w:ind w:left="852"/>
        <w:rPr>
          <w:i/>
          <w:lang w:val="en-US"/>
        </w:rPr>
      </w:pPr>
      <w:r w:rsidRPr="00046658">
        <w:rPr>
          <w:i/>
          <w:lang w:val="en-US"/>
        </w:rPr>
        <w:t>-</w:t>
      </w:r>
      <w:r w:rsidRPr="00046658">
        <w:rPr>
          <w:i/>
          <w:lang w:val="en-US"/>
        </w:rPr>
        <w:tab/>
        <w:t>Option 1: PDSCH(s) as in Rel-15 NR</w:t>
      </w:r>
    </w:p>
    <w:p w14:paraId="3A4B6BF6" w14:textId="77777777" w:rsidR="00C747A9" w:rsidRPr="00046658" w:rsidRDefault="00C747A9" w:rsidP="00C747A9">
      <w:pPr>
        <w:pStyle w:val="B1"/>
        <w:ind w:left="852"/>
        <w:rPr>
          <w:i/>
          <w:lang w:val="en-US"/>
        </w:rPr>
      </w:pPr>
      <w:r w:rsidRPr="00046658">
        <w:rPr>
          <w:i/>
          <w:lang w:val="en-US"/>
        </w:rPr>
        <w:t>-</w:t>
      </w:r>
      <w:r w:rsidRPr="00046658">
        <w:rPr>
          <w:i/>
          <w:lang w:val="en-US"/>
        </w:rPr>
        <w:tab/>
        <w:t>Option 2: Punctured PDSCH depending on LBT outcome</w:t>
      </w:r>
    </w:p>
    <w:p w14:paraId="7A799FCB" w14:textId="77777777" w:rsidR="00C747A9" w:rsidRPr="00046658" w:rsidRDefault="00C747A9" w:rsidP="00C747A9">
      <w:pPr>
        <w:pStyle w:val="B1"/>
        <w:ind w:left="852"/>
        <w:rPr>
          <w:i/>
          <w:lang w:val="en-US"/>
        </w:rPr>
      </w:pPr>
      <w:r w:rsidRPr="00046658">
        <w:rPr>
          <w:i/>
          <w:lang w:val="en-US"/>
        </w:rPr>
        <w:t>-</w:t>
      </w:r>
      <w:r w:rsidRPr="00046658">
        <w:rPr>
          <w:i/>
          <w:lang w:val="en-US"/>
        </w:rPr>
        <w:tab/>
        <w:t>Option 3: PDSCH mapping type B with durations other than 2/4/7 symbols</w:t>
      </w:r>
    </w:p>
    <w:p w14:paraId="26F43060" w14:textId="77777777" w:rsidR="00C747A9" w:rsidRPr="00046658" w:rsidRDefault="00C747A9" w:rsidP="00C747A9">
      <w:pPr>
        <w:pStyle w:val="B1"/>
        <w:ind w:left="852"/>
        <w:rPr>
          <w:i/>
          <w:lang w:val="en-US"/>
        </w:rPr>
      </w:pPr>
      <w:r w:rsidRPr="00046658">
        <w:rPr>
          <w:i/>
          <w:lang w:val="en-US"/>
        </w:rPr>
        <w:t>-</w:t>
      </w:r>
      <w:r w:rsidRPr="00046658">
        <w:rPr>
          <w:i/>
          <w:lang w:val="en-US"/>
        </w:rPr>
        <w:tab/>
        <w:t>Option 4: PDSCH across slot boundary</w:t>
      </w:r>
    </w:p>
    <w:p w14:paraId="32AC6767" w14:textId="6CB4BF1F" w:rsidR="00604F02" w:rsidRPr="00046658" w:rsidRDefault="00604F02" w:rsidP="00E072E1">
      <w:pPr>
        <w:pStyle w:val="BodyText"/>
        <w:rPr>
          <w:lang w:val="en-US"/>
        </w:rPr>
      </w:pPr>
      <w:r w:rsidRPr="00046658">
        <w:rPr>
          <w:lang w:val="en-US"/>
        </w:rPr>
        <w:t xml:space="preserve">To start with, </w:t>
      </w:r>
      <w:r w:rsidR="00E072E1" w:rsidRPr="00046658">
        <w:rPr>
          <w:lang w:val="en-US"/>
        </w:rPr>
        <w:t xml:space="preserve">we point out that </w:t>
      </w:r>
      <w:r w:rsidRPr="00046658">
        <w:rPr>
          <w:lang w:val="en-US"/>
        </w:rPr>
        <w:t>scheduling decision</w:t>
      </w:r>
      <w:r w:rsidR="003874EB">
        <w:rPr>
          <w:lang w:val="en-US"/>
        </w:rPr>
        <w:t>s</w:t>
      </w:r>
      <w:r w:rsidRPr="00046658">
        <w:rPr>
          <w:lang w:val="en-US"/>
        </w:rPr>
        <w:t xml:space="preserve"> </w:t>
      </w:r>
      <w:r w:rsidR="00E072E1" w:rsidRPr="00046658">
        <w:rPr>
          <w:lang w:val="en-US"/>
        </w:rPr>
        <w:t>cannot</w:t>
      </w:r>
      <w:r w:rsidRPr="00046658">
        <w:rPr>
          <w:lang w:val="en-US"/>
        </w:rPr>
        <w:t xml:space="preserve"> be </w:t>
      </w:r>
      <w:r w:rsidR="003874EB">
        <w:rPr>
          <w:lang w:val="en-US"/>
        </w:rPr>
        <w:t>made</w:t>
      </w:r>
      <w:r w:rsidRPr="00046658">
        <w:rPr>
          <w:lang w:val="en-US"/>
        </w:rPr>
        <w:t xml:space="preserve"> instantly based on LBT outcome. Thus, </w:t>
      </w:r>
      <w:r w:rsidR="00E072E1" w:rsidRPr="00046658">
        <w:rPr>
          <w:lang w:val="en-US"/>
        </w:rPr>
        <w:t>regardless</w:t>
      </w:r>
      <w:r w:rsidRPr="00046658">
        <w:rPr>
          <w:lang w:val="en-US"/>
        </w:rPr>
        <w:t xml:space="preserve"> of the LBT outcome, the first one or more PDSCH</w:t>
      </w:r>
      <w:r w:rsidR="00934185" w:rsidRPr="00046658">
        <w:rPr>
          <w:lang w:val="en-US"/>
        </w:rPr>
        <w:t xml:space="preserve">(s) </w:t>
      </w:r>
      <w:r w:rsidRPr="00046658">
        <w:rPr>
          <w:lang w:val="en-US"/>
        </w:rPr>
        <w:t xml:space="preserve">are scheduled before the channel access procedure is performed or finished. Once the scheduling decision is made, the TBS cannot be changed. This is </w:t>
      </w:r>
      <w:r w:rsidR="00E072E1" w:rsidRPr="00046658">
        <w:rPr>
          <w:lang w:val="en-US"/>
        </w:rPr>
        <w:t>in line</w:t>
      </w:r>
      <w:r w:rsidRPr="00046658">
        <w:rPr>
          <w:lang w:val="en-US"/>
        </w:rPr>
        <w:t xml:space="preserve"> with the agreement from the SI phase: </w:t>
      </w:r>
    </w:p>
    <w:p w14:paraId="1B07B04A" w14:textId="77777777" w:rsidR="00604F02" w:rsidRPr="00046658" w:rsidRDefault="00604F02" w:rsidP="00604F02">
      <w:pPr>
        <w:ind w:left="284"/>
        <w:rPr>
          <w:i/>
          <w:lang w:val="en-US" w:eastAsia="x-none"/>
        </w:rPr>
      </w:pPr>
      <w:r w:rsidRPr="00046658">
        <w:rPr>
          <w:i/>
          <w:lang w:val="en-US" w:eastAsia="x-none"/>
        </w:rPr>
        <w:t xml:space="preserve">It has been identified to be beneficial for the NR-U design to not require the </w:t>
      </w:r>
      <w:proofErr w:type="spellStart"/>
      <w:r w:rsidRPr="00046658">
        <w:rPr>
          <w:i/>
          <w:lang w:val="en-US" w:eastAsia="x-none"/>
        </w:rPr>
        <w:t>gNB</w:t>
      </w:r>
      <w:proofErr w:type="spellEnd"/>
      <w:r w:rsidRPr="00046658">
        <w:rPr>
          <w:i/>
          <w:lang w:val="en-US" w:eastAsia="x-none"/>
        </w:rPr>
        <w:t xml:space="preserve"> to change a pre-determined TBS for a PDSCH transmission depending on the LBT outcome, at least when the PDSCH is transmitted at the beginning of the </w:t>
      </w:r>
      <w:proofErr w:type="spellStart"/>
      <w:r w:rsidRPr="00046658">
        <w:rPr>
          <w:i/>
          <w:lang w:val="en-US" w:eastAsia="x-none"/>
        </w:rPr>
        <w:t>gNB's</w:t>
      </w:r>
      <w:proofErr w:type="spellEnd"/>
      <w:r w:rsidRPr="00046658">
        <w:rPr>
          <w:i/>
          <w:lang w:val="en-US" w:eastAsia="x-none"/>
        </w:rPr>
        <w:t xml:space="preserve"> COT.</w:t>
      </w:r>
    </w:p>
    <w:p w14:paraId="5562C1F9" w14:textId="1D2EF121" w:rsidR="00FE4C31" w:rsidRPr="00046658" w:rsidRDefault="00604F02" w:rsidP="00E072E1">
      <w:pPr>
        <w:pStyle w:val="BodyText"/>
        <w:rPr>
          <w:lang w:val="en-US"/>
        </w:rPr>
      </w:pPr>
      <w:r w:rsidRPr="00046658">
        <w:rPr>
          <w:lang w:val="en-US"/>
        </w:rPr>
        <w:t>Before g</w:t>
      </w:r>
      <w:r w:rsidR="00E072E1" w:rsidRPr="00046658">
        <w:rPr>
          <w:lang w:val="en-US"/>
        </w:rPr>
        <w:t>oing into the complications of O</w:t>
      </w:r>
      <w:r w:rsidRPr="00046658">
        <w:rPr>
          <w:lang w:val="en-US"/>
        </w:rPr>
        <w:t xml:space="preserve">ptions 2, 3, </w:t>
      </w:r>
      <w:r w:rsidR="00E072E1" w:rsidRPr="00046658">
        <w:rPr>
          <w:lang w:val="en-US"/>
        </w:rPr>
        <w:t>and 4, we discuss the potential of O</w:t>
      </w:r>
      <w:r w:rsidRPr="00046658">
        <w:rPr>
          <w:lang w:val="en-US"/>
        </w:rPr>
        <w:t xml:space="preserve">ption 1 that is based on </w:t>
      </w:r>
      <w:r w:rsidR="00E072E1" w:rsidRPr="00046658">
        <w:rPr>
          <w:lang w:val="en-US"/>
        </w:rPr>
        <w:t>NR R</w:t>
      </w:r>
      <w:r w:rsidR="008E6D71" w:rsidRPr="00046658">
        <w:rPr>
          <w:lang w:val="en-US"/>
        </w:rPr>
        <w:t xml:space="preserve">el-15 without any changes. </w:t>
      </w:r>
      <w:r w:rsidRPr="00046658">
        <w:rPr>
          <w:lang w:val="en-US"/>
        </w:rPr>
        <w:t xml:space="preserve">To increase the channel access granularity, mini-slots </w:t>
      </w:r>
      <w:r w:rsidR="00E072E1" w:rsidRPr="00046658">
        <w:rPr>
          <w:lang w:val="en-US"/>
        </w:rPr>
        <w:t>(Type B PDSCH mapping) may be</w:t>
      </w:r>
      <w:r w:rsidRPr="00046658">
        <w:rPr>
          <w:lang w:val="en-US"/>
        </w:rPr>
        <w:t xml:space="preserve"> used at the </w:t>
      </w:r>
      <w:r w:rsidR="00512C56" w:rsidRPr="00046658">
        <w:rPr>
          <w:lang w:val="en-US"/>
        </w:rPr>
        <w:t xml:space="preserve">beginning </w:t>
      </w:r>
      <w:r w:rsidRPr="00046658">
        <w:rPr>
          <w:lang w:val="en-US"/>
        </w:rPr>
        <w:t xml:space="preserve">of the DL burst. Once the </w:t>
      </w:r>
      <w:proofErr w:type="spellStart"/>
      <w:r w:rsidRPr="00046658">
        <w:rPr>
          <w:lang w:val="en-US"/>
        </w:rPr>
        <w:t>gNB</w:t>
      </w:r>
      <w:proofErr w:type="spellEnd"/>
      <w:r w:rsidRPr="00046658">
        <w:rPr>
          <w:lang w:val="en-US"/>
        </w:rPr>
        <w:t xml:space="preserve"> has access to the channel</w:t>
      </w:r>
      <w:r w:rsidR="00341187" w:rsidRPr="00046658">
        <w:rPr>
          <w:lang w:val="en-US"/>
        </w:rPr>
        <w:t xml:space="preserve"> and </w:t>
      </w:r>
      <w:r w:rsidR="001A3B53">
        <w:rPr>
          <w:lang w:val="en-US"/>
        </w:rPr>
        <w:t xml:space="preserve">has </w:t>
      </w:r>
      <w:r w:rsidR="00341187" w:rsidRPr="00046658">
        <w:rPr>
          <w:lang w:val="en-US"/>
        </w:rPr>
        <w:t>initiated the COT</w:t>
      </w:r>
      <w:r w:rsidRPr="00046658">
        <w:rPr>
          <w:lang w:val="en-US"/>
        </w:rPr>
        <w:t>, it can switch to slot</w:t>
      </w:r>
      <w:r w:rsidR="00640B56" w:rsidRPr="00046658">
        <w:rPr>
          <w:lang w:val="en-US"/>
        </w:rPr>
        <w:t>-</w:t>
      </w:r>
      <w:r w:rsidRPr="00046658">
        <w:rPr>
          <w:lang w:val="en-US"/>
        </w:rPr>
        <w:t>based scheduling</w:t>
      </w:r>
      <w:r w:rsidR="00341187" w:rsidRPr="00046658">
        <w:rPr>
          <w:lang w:val="en-US"/>
        </w:rPr>
        <w:t xml:space="preserve"> at </w:t>
      </w:r>
      <w:r w:rsidR="00E072E1" w:rsidRPr="00046658">
        <w:rPr>
          <w:lang w:val="en-US"/>
        </w:rPr>
        <w:t>a later slot-boundary</w:t>
      </w:r>
      <w:r w:rsidRPr="00046658">
        <w:rPr>
          <w:lang w:val="en-US"/>
        </w:rPr>
        <w:t>.</w:t>
      </w:r>
      <w:r w:rsidR="00341187" w:rsidRPr="00046658">
        <w:rPr>
          <w:lang w:val="en-US"/>
        </w:rPr>
        <w:t xml:space="preserve"> </w:t>
      </w:r>
      <w:r w:rsidR="0099048C" w:rsidRPr="008B5D9C">
        <w:rPr>
          <w:lang w:val="en-US"/>
        </w:rPr>
        <w:fldChar w:fldCharType="begin"/>
      </w:r>
      <w:r w:rsidR="0099048C" w:rsidRPr="00046658">
        <w:rPr>
          <w:lang w:val="en-US"/>
        </w:rPr>
        <w:instrText xml:space="preserve"> REF _Ref534979737 \h </w:instrText>
      </w:r>
      <w:r w:rsidR="0099048C" w:rsidRPr="008B5D9C">
        <w:rPr>
          <w:lang w:val="en-US"/>
        </w:rPr>
      </w:r>
      <w:r w:rsidR="0099048C" w:rsidRPr="008B5D9C">
        <w:rPr>
          <w:lang w:val="en-US"/>
        </w:rPr>
        <w:fldChar w:fldCharType="separate"/>
      </w:r>
      <w:r w:rsidR="00551BFF" w:rsidRPr="008B5D9C">
        <w:rPr>
          <w:lang w:val="en-US"/>
        </w:rPr>
        <w:t xml:space="preserve">Figure </w:t>
      </w:r>
      <w:r w:rsidR="00551BFF" w:rsidRPr="008B5D9C">
        <w:rPr>
          <w:noProof/>
          <w:lang w:val="en-US"/>
        </w:rPr>
        <w:t>1</w:t>
      </w:r>
      <w:r w:rsidR="0099048C" w:rsidRPr="008B5D9C">
        <w:rPr>
          <w:lang w:val="en-US"/>
        </w:rPr>
        <w:fldChar w:fldCharType="end"/>
      </w:r>
      <w:r w:rsidR="00723BAE" w:rsidRPr="00046658">
        <w:rPr>
          <w:lang w:val="en-US"/>
        </w:rPr>
        <w:t xml:space="preserve"> shows an example where PDCCH monitoring periodicity of 2-symbols is assumed. 2-symbol Type B PDSCH </w:t>
      </w:r>
      <w:r w:rsidR="008E6D71" w:rsidRPr="00046658">
        <w:rPr>
          <w:lang w:val="en-US"/>
        </w:rPr>
        <w:t>mapping is used within the p</w:t>
      </w:r>
      <w:r w:rsidR="00723BAE" w:rsidRPr="00046658">
        <w:rPr>
          <w:lang w:val="en-US"/>
        </w:rPr>
        <w:t xml:space="preserve">artial slot before the </w:t>
      </w:r>
      <w:proofErr w:type="spellStart"/>
      <w:r w:rsidR="00723BAE" w:rsidRPr="00046658">
        <w:rPr>
          <w:lang w:val="en-US"/>
        </w:rPr>
        <w:t>gNB</w:t>
      </w:r>
      <w:proofErr w:type="spellEnd"/>
      <w:r w:rsidR="00723BAE" w:rsidRPr="00046658">
        <w:rPr>
          <w:lang w:val="en-US"/>
        </w:rPr>
        <w:t xml:space="preserve"> switches to slot</w:t>
      </w:r>
      <w:r w:rsidR="00512C56" w:rsidRPr="00046658">
        <w:rPr>
          <w:lang w:val="en-US"/>
        </w:rPr>
        <w:t>-</w:t>
      </w:r>
      <w:r w:rsidR="00723BAE" w:rsidRPr="00046658">
        <w:rPr>
          <w:lang w:val="en-US"/>
        </w:rPr>
        <w:t xml:space="preserve">based scheduling at the next slot boundary. The </w:t>
      </w:r>
      <w:r w:rsidR="008E6D71" w:rsidRPr="00046658">
        <w:rPr>
          <w:lang w:val="en-US"/>
        </w:rPr>
        <w:t xml:space="preserve">DMRS </w:t>
      </w:r>
      <w:r w:rsidR="00723BAE" w:rsidRPr="00046658">
        <w:rPr>
          <w:lang w:val="en-US"/>
        </w:rPr>
        <w:t xml:space="preserve">overhead imposed </w:t>
      </w:r>
      <w:r w:rsidR="008E6D71" w:rsidRPr="00046658">
        <w:rPr>
          <w:lang w:val="en-US"/>
        </w:rPr>
        <w:t>in the partial slot</w:t>
      </w:r>
      <w:r w:rsidR="00723BAE" w:rsidRPr="00046658">
        <w:rPr>
          <w:lang w:val="en-US"/>
        </w:rPr>
        <w:t xml:space="preserve"> </w:t>
      </w:r>
      <w:r w:rsidR="008E6D71" w:rsidRPr="00046658">
        <w:rPr>
          <w:lang w:val="en-US"/>
        </w:rPr>
        <w:t xml:space="preserve">at the beginning of the COT </w:t>
      </w:r>
      <w:r w:rsidR="00723BAE" w:rsidRPr="00046658">
        <w:rPr>
          <w:lang w:val="en-US"/>
        </w:rPr>
        <w:t xml:space="preserve">is </w:t>
      </w:r>
      <w:r w:rsidR="00FE4C31" w:rsidRPr="00046658">
        <w:rPr>
          <w:lang w:val="en-US"/>
        </w:rPr>
        <w:t>not significant considering</w:t>
      </w:r>
      <w:r w:rsidR="008E6D71" w:rsidRPr="00046658">
        <w:rPr>
          <w:lang w:val="en-US"/>
        </w:rPr>
        <w:t xml:space="preserve"> that the maximum COT duration consists of multiple full slots</w:t>
      </w:r>
      <w:r w:rsidR="00FE4C31" w:rsidRPr="00046658">
        <w:rPr>
          <w:lang w:val="en-US"/>
        </w:rPr>
        <w:t xml:space="preserve">. Option 1 </w:t>
      </w:r>
      <w:r w:rsidR="008E6D71" w:rsidRPr="00046658">
        <w:rPr>
          <w:lang w:val="en-US"/>
        </w:rPr>
        <w:t xml:space="preserve">thus </w:t>
      </w:r>
      <w:r w:rsidR="00FE4C31" w:rsidRPr="00046658">
        <w:rPr>
          <w:lang w:val="en-US"/>
        </w:rPr>
        <w:t xml:space="preserve">supports 7 possible starting positions </w:t>
      </w:r>
      <w:r w:rsidR="00D333C2" w:rsidRPr="00046658">
        <w:rPr>
          <w:lang w:val="en-US"/>
        </w:rPr>
        <w:t xml:space="preserve">(i.e. every other symbol) </w:t>
      </w:r>
      <w:r w:rsidR="00FE4C31" w:rsidRPr="00046658">
        <w:rPr>
          <w:lang w:val="en-US"/>
        </w:rPr>
        <w:t xml:space="preserve">within a slot duration without adding any tight requirements on </w:t>
      </w:r>
      <w:proofErr w:type="spellStart"/>
      <w:r w:rsidR="00FE4C31" w:rsidRPr="00046658">
        <w:rPr>
          <w:lang w:val="en-US"/>
        </w:rPr>
        <w:t>gNB</w:t>
      </w:r>
      <w:proofErr w:type="spellEnd"/>
      <w:r w:rsidR="00FE4C31" w:rsidRPr="00046658">
        <w:rPr>
          <w:lang w:val="en-US"/>
        </w:rPr>
        <w:t xml:space="preserve"> processing </w:t>
      </w:r>
      <w:r w:rsidR="008E6D71" w:rsidRPr="00046658">
        <w:rPr>
          <w:lang w:val="en-US"/>
        </w:rPr>
        <w:t>capability</w:t>
      </w:r>
      <w:r w:rsidR="00FE4C31" w:rsidRPr="00046658">
        <w:rPr>
          <w:lang w:val="en-US"/>
        </w:rPr>
        <w:t xml:space="preserve"> on top of what is required by </w:t>
      </w:r>
      <w:r w:rsidR="008E6D71" w:rsidRPr="00046658">
        <w:rPr>
          <w:lang w:val="en-US"/>
        </w:rPr>
        <w:t>NR R</w:t>
      </w:r>
      <w:r w:rsidR="00FE4C31" w:rsidRPr="00046658">
        <w:rPr>
          <w:lang w:val="en-US"/>
        </w:rPr>
        <w:t xml:space="preserve">el-15. </w:t>
      </w:r>
      <w:r w:rsidR="008E6D71" w:rsidRPr="00046658">
        <w:rPr>
          <w:lang w:val="en-US"/>
        </w:rPr>
        <w:t>With this approach, t</w:t>
      </w:r>
      <w:r w:rsidR="00FE4C31" w:rsidRPr="00046658">
        <w:rPr>
          <w:lang w:val="en-US"/>
        </w:rPr>
        <w:t xml:space="preserve">he </w:t>
      </w:r>
      <w:proofErr w:type="spellStart"/>
      <w:r w:rsidR="00FE4C31" w:rsidRPr="00046658">
        <w:rPr>
          <w:lang w:val="en-US"/>
        </w:rPr>
        <w:t>gNB</w:t>
      </w:r>
      <w:proofErr w:type="spellEnd"/>
      <w:r w:rsidR="00FE4C31" w:rsidRPr="00046658">
        <w:rPr>
          <w:lang w:val="en-US"/>
        </w:rPr>
        <w:t xml:space="preserve"> does not need to do any reprocessing depending on </w:t>
      </w:r>
      <w:r w:rsidR="008E6D71" w:rsidRPr="00046658">
        <w:rPr>
          <w:lang w:val="en-US"/>
        </w:rPr>
        <w:t xml:space="preserve">the </w:t>
      </w:r>
      <w:r w:rsidR="00FE4C31" w:rsidRPr="00046658">
        <w:rPr>
          <w:lang w:val="en-US"/>
        </w:rPr>
        <w:t>LBT outcome.</w:t>
      </w:r>
      <w:r w:rsidR="001E19A3" w:rsidRPr="00046658">
        <w:rPr>
          <w:lang w:val="en-US"/>
        </w:rPr>
        <w:t xml:space="preserve"> </w:t>
      </w:r>
    </w:p>
    <w:p w14:paraId="1717207E" w14:textId="66A6277F" w:rsidR="00A85496" w:rsidRPr="008B5D9C" w:rsidRDefault="008F73D2" w:rsidP="00604F02">
      <w:pPr>
        <w:rPr>
          <w:lang w:val="en-US"/>
        </w:rPr>
      </w:pPr>
      <w:r w:rsidRPr="008B5D9C">
        <w:rPr>
          <w:noProof/>
          <w:lang w:val="en-US"/>
        </w:rPr>
        <w:lastRenderedPageBreak/>
        <mc:AlternateContent>
          <mc:Choice Requires="wps">
            <w:drawing>
              <wp:anchor distT="0" distB="0" distL="114300" distR="114300" simplePos="0" relativeHeight="251658273" behindDoc="0" locked="0" layoutInCell="1" allowOverlap="1" wp14:anchorId="0F462315" wp14:editId="49E08FDE">
                <wp:simplePos x="0" y="0"/>
                <wp:positionH relativeFrom="column">
                  <wp:posOffset>5943218</wp:posOffset>
                </wp:positionH>
                <wp:positionV relativeFrom="paragraph">
                  <wp:posOffset>469608</wp:posOffset>
                </wp:positionV>
                <wp:extent cx="380098" cy="0"/>
                <wp:effectExtent l="0" t="0" r="0" b="0"/>
                <wp:wrapNone/>
                <wp:docPr id="62" name="Straight Connector 62"/>
                <wp:cNvGraphicFramePr/>
                <a:graphic xmlns:a="http://schemas.openxmlformats.org/drawingml/2006/main">
                  <a:graphicData uri="http://schemas.microsoft.com/office/word/2010/wordprocessingShape">
                    <wps:wsp>
                      <wps:cNvCnPr/>
                      <wps:spPr>
                        <a:xfrm flipV="1">
                          <a:off x="0" y="0"/>
                          <a:ext cx="380098" cy="0"/>
                        </a:xfrm>
                        <a:prstGeom prst="line">
                          <a:avLst/>
                        </a:prstGeom>
                        <a:ln w="9525" cap="flat" cmpd="sng" algn="ctr">
                          <a:solidFill>
                            <a:schemeClr val="tx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6AE812" id="Straight Connector 62"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7.95pt,37pt" to="497.9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" strokecolor="black [3213]">
                <v:stroke dashstyle="dash"/>
              </v:line>
            </w:pict>
          </mc:Fallback>
        </mc:AlternateContent>
      </w:r>
      <w:r w:rsidR="005E2183" w:rsidRPr="008B5D9C">
        <w:rPr>
          <w:noProof/>
          <w:lang w:val="en-US"/>
        </w:rPr>
        <mc:AlternateContent>
          <mc:Choice Requires="wps">
            <w:drawing>
              <wp:anchor distT="0" distB="0" distL="114300" distR="114300" simplePos="0" relativeHeight="251658271" behindDoc="0" locked="0" layoutInCell="1" allowOverlap="1" wp14:anchorId="076CE25A" wp14:editId="5A023A7C">
                <wp:simplePos x="0" y="0"/>
                <wp:positionH relativeFrom="column">
                  <wp:posOffset>2638212</wp:posOffset>
                </wp:positionH>
                <wp:positionV relativeFrom="paragraph">
                  <wp:posOffset>822960</wp:posOffset>
                </wp:positionV>
                <wp:extent cx="459740" cy="144780"/>
                <wp:effectExtent l="0" t="0" r="0" b="7620"/>
                <wp:wrapNone/>
                <wp:docPr id="60" name="Text Box 60"/>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1F9502AE"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6CE25A" id="_x0000_t202" coordsize="21600,21600" o:spt="202" path="m,l,21600r21600,l21600,xe">
                <v:stroke joinstyle="miter"/>
                <v:path gradientshapeok="t" o:connecttype="rect"/>
              </v:shapetype>
              <v:shape id="Text Box 60" o:spid="_x0000_s1026" type="#_x0000_t202" style="position:absolute;margin-left:207.75pt;margin-top:64.8pt;width:36.2pt;height:11.4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" filled="f" stroked="f" strokeweight=".5pt">
                <v:textbox>
                  <w:txbxContent>
                    <w:p w14:paraId="1F9502AE"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72" behindDoc="0" locked="0" layoutInCell="1" allowOverlap="1" wp14:anchorId="5AE9A4F8" wp14:editId="6F5B43F9">
                <wp:simplePos x="0" y="0"/>
                <wp:positionH relativeFrom="column">
                  <wp:posOffset>2229124</wp:posOffset>
                </wp:positionH>
                <wp:positionV relativeFrom="paragraph">
                  <wp:posOffset>699901</wp:posOffset>
                </wp:positionV>
                <wp:extent cx="459740" cy="144780"/>
                <wp:effectExtent l="0" t="0" r="0" b="7620"/>
                <wp:wrapNone/>
                <wp:docPr id="61" name="Text Box 61"/>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34382573"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E9A4F8" id="Text Box 61" o:spid="_x0000_s1027" type="#_x0000_t202" style="position:absolute;margin-left:175.5pt;margin-top:55.1pt;width:36.2pt;height:11.4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" filled="f" stroked="f" strokeweight=".5pt">
                <v:textbox>
                  <w:txbxContent>
                    <w:p w14:paraId="34382573"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70" behindDoc="0" locked="0" layoutInCell="1" allowOverlap="1" wp14:anchorId="33922A07" wp14:editId="4F122DBB">
                <wp:simplePos x="0" y="0"/>
                <wp:positionH relativeFrom="column">
                  <wp:posOffset>2640385</wp:posOffset>
                </wp:positionH>
                <wp:positionV relativeFrom="paragraph">
                  <wp:posOffset>695526</wp:posOffset>
                </wp:positionV>
                <wp:extent cx="459740" cy="144780"/>
                <wp:effectExtent l="0" t="0" r="0" b="7620"/>
                <wp:wrapNone/>
                <wp:docPr id="59" name="Text Box 59"/>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5C919971"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22A07" id="Text Box 59" o:spid="_x0000_s1028" type="#_x0000_t202" style="position:absolute;margin-left:207.9pt;margin-top:54.75pt;width:36.2pt;height:11.4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" filled="f" stroked="f" strokeweight=".5pt">
                <v:textbox>
                  <w:txbxContent>
                    <w:p w14:paraId="5C919971"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69" behindDoc="0" locked="0" layoutInCell="1" allowOverlap="1" wp14:anchorId="7413962B" wp14:editId="4BECF576">
                <wp:simplePos x="0" y="0"/>
                <wp:positionH relativeFrom="column">
                  <wp:posOffset>589474</wp:posOffset>
                </wp:positionH>
                <wp:positionV relativeFrom="paragraph">
                  <wp:posOffset>210425</wp:posOffset>
                </wp:positionV>
                <wp:extent cx="459740" cy="144780"/>
                <wp:effectExtent l="0" t="0" r="0" b="7620"/>
                <wp:wrapNone/>
                <wp:docPr id="58" name="Text Box 58"/>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555CB20F"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13962B" id="Text Box 58" o:spid="_x0000_s1029" type="#_x0000_t202" style="position:absolute;margin-left:46.4pt;margin-top:16.55pt;width:36.2pt;height:11.4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" filled="f" stroked="f" strokeweight=".5pt">
                <v:textbox>
                  <w:txbxContent>
                    <w:p w14:paraId="555CB20F"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sz w:val="16"/>
          <w:lang w:val="en-US"/>
        </w:rPr>
        <mc:AlternateContent>
          <mc:Choice Requires="wps">
            <w:drawing>
              <wp:anchor distT="0" distB="0" distL="114300" distR="114300" simplePos="0" relativeHeight="251658268" behindDoc="0" locked="0" layoutInCell="1" allowOverlap="1" wp14:anchorId="0D7CD164" wp14:editId="48A98757">
                <wp:simplePos x="0" y="0"/>
                <wp:positionH relativeFrom="column">
                  <wp:posOffset>2637790</wp:posOffset>
                </wp:positionH>
                <wp:positionV relativeFrom="paragraph">
                  <wp:posOffset>577215</wp:posOffset>
                </wp:positionV>
                <wp:extent cx="459740" cy="144780"/>
                <wp:effectExtent l="0" t="0" r="0" b="7620"/>
                <wp:wrapNone/>
                <wp:docPr id="57" name="Text Box 57"/>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28F18619"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CD164" id="Text Box 57" o:spid="_x0000_s1030" type="#_x0000_t202" style="position:absolute;margin-left:207.7pt;margin-top:45.45pt;width:36.2pt;height:11.4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" filled="f" stroked="f" strokeweight=".5pt">
                <v:textbox>
                  <w:txbxContent>
                    <w:p w14:paraId="28F18619"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sz w:val="16"/>
          <w:lang w:val="en-US"/>
        </w:rPr>
        <mc:AlternateContent>
          <mc:Choice Requires="wps">
            <w:drawing>
              <wp:anchor distT="0" distB="0" distL="114300" distR="114300" simplePos="0" relativeHeight="251658267" behindDoc="0" locked="0" layoutInCell="1" allowOverlap="1" wp14:anchorId="086245E4" wp14:editId="7DD0A727">
                <wp:simplePos x="0" y="0"/>
                <wp:positionH relativeFrom="column">
                  <wp:posOffset>2228215</wp:posOffset>
                </wp:positionH>
                <wp:positionV relativeFrom="paragraph">
                  <wp:posOffset>577215</wp:posOffset>
                </wp:positionV>
                <wp:extent cx="459740" cy="144780"/>
                <wp:effectExtent l="0" t="0" r="0" b="7620"/>
                <wp:wrapNone/>
                <wp:docPr id="56" name="Text Box 56"/>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0A91D1C6"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245E4" id="Text Box 56" o:spid="_x0000_s1031" type="#_x0000_t202" style="position:absolute;margin-left:175.45pt;margin-top:45.45pt;width:36.2pt;height:11.4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" filled="f" stroked="f" strokeweight=".5pt">
                <v:textbox>
                  <w:txbxContent>
                    <w:p w14:paraId="0A91D1C6"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sz w:val="16"/>
          <w:lang w:val="en-US"/>
        </w:rPr>
        <mc:AlternateContent>
          <mc:Choice Requires="wps">
            <w:drawing>
              <wp:anchor distT="0" distB="0" distL="114300" distR="114300" simplePos="0" relativeHeight="251658266" behindDoc="0" locked="0" layoutInCell="1" allowOverlap="1" wp14:anchorId="1A0355F1" wp14:editId="055DE2C1">
                <wp:simplePos x="0" y="0"/>
                <wp:positionH relativeFrom="column">
                  <wp:posOffset>1816100</wp:posOffset>
                </wp:positionH>
                <wp:positionV relativeFrom="paragraph">
                  <wp:posOffset>576580</wp:posOffset>
                </wp:positionV>
                <wp:extent cx="459740" cy="144780"/>
                <wp:effectExtent l="0" t="0" r="0" b="7620"/>
                <wp:wrapNone/>
                <wp:docPr id="55" name="Text Box 55"/>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4FC7C2AB"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0355F1" id="Text Box 55" o:spid="_x0000_s1032" type="#_x0000_t202" style="position:absolute;margin-left:143pt;margin-top:45.4pt;width:36.2pt;height:11.4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" filled="f" stroked="f" strokeweight=".5pt">
                <v:textbox>
                  <w:txbxContent>
                    <w:p w14:paraId="4FC7C2AB"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62" behindDoc="0" locked="0" layoutInCell="1" allowOverlap="1" wp14:anchorId="5EB37D3E" wp14:editId="6EC4D4B5">
                <wp:simplePos x="0" y="0"/>
                <wp:positionH relativeFrom="column">
                  <wp:posOffset>1409700</wp:posOffset>
                </wp:positionH>
                <wp:positionV relativeFrom="paragraph">
                  <wp:posOffset>454025</wp:posOffset>
                </wp:positionV>
                <wp:extent cx="459740" cy="144780"/>
                <wp:effectExtent l="0" t="0" r="0" b="7620"/>
                <wp:wrapNone/>
                <wp:docPr id="48" name="Text Box 48"/>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889338C"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B37D3E" id="Text Box 48" o:spid="_x0000_s1033" type="#_x0000_t202" style="position:absolute;margin-left:111pt;margin-top:35.75pt;width:36.2pt;height:11.4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" filled="f" stroked="f" strokeweight=".5pt">
                <v:textbox>
                  <w:txbxContent>
                    <w:p w14:paraId="6889338C"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63" behindDoc="0" locked="0" layoutInCell="1" allowOverlap="1" wp14:anchorId="5D7A5188" wp14:editId="4EA5BED6">
                <wp:simplePos x="0" y="0"/>
                <wp:positionH relativeFrom="column">
                  <wp:posOffset>1815465</wp:posOffset>
                </wp:positionH>
                <wp:positionV relativeFrom="paragraph">
                  <wp:posOffset>452120</wp:posOffset>
                </wp:positionV>
                <wp:extent cx="459740" cy="144780"/>
                <wp:effectExtent l="0" t="0" r="0" b="7620"/>
                <wp:wrapNone/>
                <wp:docPr id="50" name="Text Box 50"/>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7A2CFB0"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7A5188" id="Text Box 50" o:spid="_x0000_s1034" type="#_x0000_t202" style="position:absolute;margin-left:142.95pt;margin-top:35.6pt;width:36.2pt;height:11.4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" filled="f" stroked="f" strokeweight=".5pt">
                <v:textbox>
                  <w:txbxContent>
                    <w:p w14:paraId="67A2CFB0"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64" behindDoc="0" locked="0" layoutInCell="1" allowOverlap="1" wp14:anchorId="0A114469" wp14:editId="479703C0">
                <wp:simplePos x="0" y="0"/>
                <wp:positionH relativeFrom="column">
                  <wp:posOffset>2227580</wp:posOffset>
                </wp:positionH>
                <wp:positionV relativeFrom="paragraph">
                  <wp:posOffset>452755</wp:posOffset>
                </wp:positionV>
                <wp:extent cx="459740" cy="144780"/>
                <wp:effectExtent l="0" t="0" r="0" b="7620"/>
                <wp:wrapNone/>
                <wp:docPr id="51" name="Text Box 51"/>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51537440"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114469" id="Text Box 51" o:spid="_x0000_s1035" type="#_x0000_t202" style="position:absolute;margin-left:175.4pt;margin-top:35.65pt;width:36.2pt;height:11.4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" filled="f" stroked="f" strokeweight=".5pt">
                <v:textbox>
                  <w:txbxContent>
                    <w:p w14:paraId="51537440"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65" behindDoc="0" locked="0" layoutInCell="1" allowOverlap="1" wp14:anchorId="116D28A6" wp14:editId="0777AC7A">
                <wp:simplePos x="0" y="0"/>
                <wp:positionH relativeFrom="column">
                  <wp:posOffset>2637593</wp:posOffset>
                </wp:positionH>
                <wp:positionV relativeFrom="paragraph">
                  <wp:posOffset>452825</wp:posOffset>
                </wp:positionV>
                <wp:extent cx="460228" cy="145215"/>
                <wp:effectExtent l="0" t="0" r="0" b="7620"/>
                <wp:wrapNone/>
                <wp:docPr id="52" name="Text Box 52"/>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4E0FB805"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6D28A6" id="Text Box 52" o:spid="_x0000_s1036" type="#_x0000_t202" style="position:absolute;margin-left:207.7pt;margin-top:35.65pt;width:36.25pt;height:11.45pt;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" filled="f" stroked="f" strokeweight=".5pt">
                <v:textbox>
                  <w:txbxContent>
                    <w:p w14:paraId="4E0FB805"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57" behindDoc="0" locked="0" layoutInCell="1" allowOverlap="1" wp14:anchorId="25EA450A" wp14:editId="152081FD">
                <wp:simplePos x="0" y="0"/>
                <wp:positionH relativeFrom="column">
                  <wp:posOffset>1005840</wp:posOffset>
                </wp:positionH>
                <wp:positionV relativeFrom="paragraph">
                  <wp:posOffset>332105</wp:posOffset>
                </wp:positionV>
                <wp:extent cx="459740" cy="144780"/>
                <wp:effectExtent l="0" t="0" r="0" b="7620"/>
                <wp:wrapNone/>
                <wp:docPr id="23" name="Text Box 23"/>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051AB609"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EA450A" id="Text Box 23" o:spid="_x0000_s1037" type="#_x0000_t202" style="position:absolute;margin-left:79.2pt;margin-top:26.15pt;width:36.2pt;height:11.4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" filled="f" stroked="f" strokeweight=".5pt">
                <v:textbox>
                  <w:txbxContent>
                    <w:p w14:paraId="051AB609"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58" behindDoc="0" locked="0" layoutInCell="1" allowOverlap="1" wp14:anchorId="42811741" wp14:editId="1B278D32">
                <wp:simplePos x="0" y="0"/>
                <wp:positionH relativeFrom="column">
                  <wp:posOffset>1410335</wp:posOffset>
                </wp:positionH>
                <wp:positionV relativeFrom="paragraph">
                  <wp:posOffset>332105</wp:posOffset>
                </wp:positionV>
                <wp:extent cx="459740" cy="144780"/>
                <wp:effectExtent l="0" t="0" r="0" b="7620"/>
                <wp:wrapNone/>
                <wp:docPr id="27" name="Text Box 27"/>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095453B5"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811741" id="Text Box 27" o:spid="_x0000_s1038" type="#_x0000_t202" style="position:absolute;margin-left:111.05pt;margin-top:26.15pt;width:36.2pt;height:11.4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" filled="f" stroked="f" strokeweight=".5pt">
                <v:textbox>
                  <w:txbxContent>
                    <w:p w14:paraId="095453B5"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59" behindDoc="0" locked="0" layoutInCell="1" allowOverlap="1" wp14:anchorId="7A9A633E" wp14:editId="5760792D">
                <wp:simplePos x="0" y="0"/>
                <wp:positionH relativeFrom="column">
                  <wp:posOffset>1816100</wp:posOffset>
                </wp:positionH>
                <wp:positionV relativeFrom="paragraph">
                  <wp:posOffset>329565</wp:posOffset>
                </wp:positionV>
                <wp:extent cx="459740" cy="144780"/>
                <wp:effectExtent l="0" t="0" r="0" b="7620"/>
                <wp:wrapNone/>
                <wp:docPr id="42" name="Text Box 42"/>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663982F"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9A633E" id="Text Box 42" o:spid="_x0000_s1039" type="#_x0000_t202" style="position:absolute;margin-left:143pt;margin-top:25.95pt;width:36.2pt;height:11.4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" filled="f" stroked="f" strokeweight=".5pt">
                <v:textbox>
                  <w:txbxContent>
                    <w:p w14:paraId="6663982F"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60" behindDoc="0" locked="0" layoutInCell="1" allowOverlap="1" wp14:anchorId="59AC6F6C" wp14:editId="2B158E2A">
                <wp:simplePos x="0" y="0"/>
                <wp:positionH relativeFrom="column">
                  <wp:posOffset>2228215</wp:posOffset>
                </wp:positionH>
                <wp:positionV relativeFrom="paragraph">
                  <wp:posOffset>330200</wp:posOffset>
                </wp:positionV>
                <wp:extent cx="459740" cy="144780"/>
                <wp:effectExtent l="0" t="0" r="0" b="7620"/>
                <wp:wrapNone/>
                <wp:docPr id="43" name="Text Box 43"/>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3E54E481"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AC6F6C" id="Text Box 43" o:spid="_x0000_s1040" type="#_x0000_t202" style="position:absolute;margin-left:175.45pt;margin-top:26pt;width:36.2pt;height:11.4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" filled="f" stroked="f" strokeweight=".5pt">
                <v:textbox>
                  <w:txbxContent>
                    <w:p w14:paraId="3E54E481"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61" behindDoc="0" locked="0" layoutInCell="1" allowOverlap="1" wp14:anchorId="4F220A37" wp14:editId="74FB9A6D">
                <wp:simplePos x="0" y="0"/>
                <wp:positionH relativeFrom="column">
                  <wp:posOffset>2638228</wp:posOffset>
                </wp:positionH>
                <wp:positionV relativeFrom="paragraph">
                  <wp:posOffset>330322</wp:posOffset>
                </wp:positionV>
                <wp:extent cx="460228" cy="145215"/>
                <wp:effectExtent l="0" t="0" r="0" b="7620"/>
                <wp:wrapNone/>
                <wp:docPr id="44" name="Text Box 44"/>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736B7ECC"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20A37" id="Text Box 44" o:spid="_x0000_s1041" type="#_x0000_t202" style="position:absolute;margin-left:207.75pt;margin-top:26pt;width:36.25pt;height:11.4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" filled="f" stroked="f" strokeweight=".5pt">
                <v:textbox>
                  <w:txbxContent>
                    <w:p w14:paraId="736B7ECC"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52" behindDoc="0" locked="0" layoutInCell="1" allowOverlap="1" wp14:anchorId="5AE6113D" wp14:editId="73603823">
                <wp:simplePos x="0" y="0"/>
                <wp:positionH relativeFrom="column">
                  <wp:posOffset>1001395</wp:posOffset>
                </wp:positionH>
                <wp:positionV relativeFrom="paragraph">
                  <wp:posOffset>209550</wp:posOffset>
                </wp:positionV>
                <wp:extent cx="459740" cy="144780"/>
                <wp:effectExtent l="0" t="0" r="0" b="7620"/>
                <wp:wrapNone/>
                <wp:docPr id="18" name="Text Box 18"/>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341A25F7"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E6113D" id="Text Box 18" o:spid="_x0000_s1042" type="#_x0000_t202" style="position:absolute;margin-left:78.85pt;margin-top:16.5pt;width:36.2pt;height:11.4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" filled="f" stroked="f" strokeweight=".5pt">
                <v:textbox>
                  <w:txbxContent>
                    <w:p w14:paraId="341A25F7"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53" behindDoc="0" locked="0" layoutInCell="1" allowOverlap="1" wp14:anchorId="1D5057CA" wp14:editId="4D569053">
                <wp:simplePos x="0" y="0"/>
                <wp:positionH relativeFrom="column">
                  <wp:posOffset>1405890</wp:posOffset>
                </wp:positionH>
                <wp:positionV relativeFrom="paragraph">
                  <wp:posOffset>209550</wp:posOffset>
                </wp:positionV>
                <wp:extent cx="459740" cy="144780"/>
                <wp:effectExtent l="0" t="0" r="0" b="7620"/>
                <wp:wrapNone/>
                <wp:docPr id="19" name="Text Box 19"/>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A2F3F5B"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5057CA" id="Text Box 19" o:spid="_x0000_s1043" type="#_x0000_t202" style="position:absolute;margin-left:110.7pt;margin-top:16.5pt;width:36.2pt;height:11.4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" filled="f" stroked="f" strokeweight=".5pt">
                <v:textbox>
                  <w:txbxContent>
                    <w:p w14:paraId="6A2F3F5B"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54" behindDoc="0" locked="0" layoutInCell="1" allowOverlap="1" wp14:anchorId="1750D773" wp14:editId="0CEB9281">
                <wp:simplePos x="0" y="0"/>
                <wp:positionH relativeFrom="column">
                  <wp:posOffset>1811655</wp:posOffset>
                </wp:positionH>
                <wp:positionV relativeFrom="paragraph">
                  <wp:posOffset>207010</wp:posOffset>
                </wp:positionV>
                <wp:extent cx="459740" cy="144780"/>
                <wp:effectExtent l="0" t="0" r="0" b="7620"/>
                <wp:wrapNone/>
                <wp:docPr id="20" name="Text Box 20"/>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29130FB4"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50D773" id="Text Box 20" o:spid="_x0000_s1044" type="#_x0000_t202" style="position:absolute;margin-left:142.65pt;margin-top:16.3pt;width:36.2pt;height:11.4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" filled="f" stroked="f" strokeweight=".5pt">
                <v:textbox>
                  <w:txbxContent>
                    <w:p w14:paraId="29130FB4"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55" behindDoc="0" locked="0" layoutInCell="1" allowOverlap="1" wp14:anchorId="508F6426" wp14:editId="446003E1">
                <wp:simplePos x="0" y="0"/>
                <wp:positionH relativeFrom="column">
                  <wp:posOffset>2223770</wp:posOffset>
                </wp:positionH>
                <wp:positionV relativeFrom="paragraph">
                  <wp:posOffset>207645</wp:posOffset>
                </wp:positionV>
                <wp:extent cx="459740" cy="144780"/>
                <wp:effectExtent l="0" t="0" r="0" b="7620"/>
                <wp:wrapNone/>
                <wp:docPr id="21" name="Text Box 21"/>
                <wp:cNvGraphicFramePr/>
                <a:graphic xmlns:a="http://schemas.openxmlformats.org/drawingml/2006/main">
                  <a:graphicData uri="http://schemas.microsoft.com/office/word/2010/wordprocessingShape">
                    <wps:wsp>
                      <wps:cNvSpPr txBox="1"/>
                      <wps:spPr>
                        <a:xfrm>
                          <a:off x="0" y="0"/>
                          <a:ext cx="459740" cy="144780"/>
                        </a:xfrm>
                        <a:prstGeom prst="rect">
                          <a:avLst/>
                        </a:prstGeom>
                        <a:noFill/>
                        <a:ln w="6350">
                          <a:noFill/>
                        </a:ln>
                      </wps:spPr>
                      <wps:txbx>
                        <w:txbxContent>
                          <w:p w14:paraId="634569FC"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8F6426" id="Text Box 21" o:spid="_x0000_s1045" type="#_x0000_t202" style="position:absolute;margin-left:175.1pt;margin-top:16.35pt;width:36.2pt;height:11.4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" filled="f" stroked="f" strokeweight=".5pt">
                <v:textbox>
                  <w:txbxContent>
                    <w:p w14:paraId="634569FC"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56" behindDoc="0" locked="0" layoutInCell="1" allowOverlap="1" wp14:anchorId="6DCA8DA2" wp14:editId="32819E3D">
                <wp:simplePos x="0" y="0"/>
                <wp:positionH relativeFrom="column">
                  <wp:posOffset>2633853</wp:posOffset>
                </wp:positionH>
                <wp:positionV relativeFrom="paragraph">
                  <wp:posOffset>207818</wp:posOffset>
                </wp:positionV>
                <wp:extent cx="460228" cy="145215"/>
                <wp:effectExtent l="0" t="0" r="0" b="7620"/>
                <wp:wrapNone/>
                <wp:docPr id="22" name="Text Box 22"/>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0AADF527" w14:textId="77777777" w:rsidR="00D750B2" w:rsidRPr="00723BAE" w:rsidRDefault="00D750B2" w:rsidP="005E2183">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A8DA2" id="Text Box 22" o:spid="_x0000_s1046" type="#_x0000_t202" style="position:absolute;margin-left:207.4pt;margin-top:16.35pt;width:36.25pt;height:11.4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" filled="f" stroked="f" strokeweight=".5pt">
                <v:textbox>
                  <w:txbxContent>
                    <w:p w14:paraId="0AADF527" w14:textId="77777777" w:rsidR="00D750B2" w:rsidRPr="00723BAE" w:rsidRDefault="00D750B2" w:rsidP="005E2183">
                      <w:pPr>
                        <w:jc w:val="center"/>
                        <w:rPr>
                          <w:sz w:val="6"/>
                        </w:rPr>
                      </w:pPr>
                      <w:r>
                        <w:rPr>
                          <w:sz w:val="6"/>
                        </w:rPr>
                        <w:t>PDSCH</w:t>
                      </w:r>
                    </w:p>
                  </w:txbxContent>
                </v:textbox>
              </v:shape>
            </w:pict>
          </mc:Fallback>
        </mc:AlternateContent>
      </w:r>
      <w:r w:rsidR="005E2183" w:rsidRPr="008B5D9C">
        <w:rPr>
          <w:noProof/>
          <w:lang w:val="en-US"/>
        </w:rPr>
        <mc:AlternateContent>
          <mc:Choice Requires="wps">
            <w:drawing>
              <wp:anchor distT="0" distB="0" distL="114300" distR="114300" simplePos="0" relativeHeight="251658244" behindDoc="0" locked="0" layoutInCell="1" allowOverlap="1" wp14:anchorId="7AF8C025" wp14:editId="31A05949">
                <wp:simplePos x="0" y="0"/>
                <wp:positionH relativeFrom="column">
                  <wp:posOffset>4258425</wp:posOffset>
                </wp:positionH>
                <wp:positionV relativeFrom="paragraph">
                  <wp:posOffset>943057</wp:posOffset>
                </wp:positionV>
                <wp:extent cx="914400" cy="144780"/>
                <wp:effectExtent l="0" t="0" r="0" b="7620"/>
                <wp:wrapNone/>
                <wp:docPr id="10" name="Text Box 10"/>
                <wp:cNvGraphicFramePr/>
                <a:graphic xmlns:a="http://schemas.openxmlformats.org/drawingml/2006/main">
                  <a:graphicData uri="http://schemas.microsoft.com/office/word/2010/wordprocessingShape">
                    <wps:wsp>
                      <wps:cNvSpPr txBox="1"/>
                      <wps:spPr>
                        <a:xfrm>
                          <a:off x="0" y="0"/>
                          <a:ext cx="914400" cy="144780"/>
                        </a:xfrm>
                        <a:prstGeom prst="rect">
                          <a:avLst/>
                        </a:prstGeom>
                        <a:noFill/>
                        <a:ln w="6350">
                          <a:noFill/>
                        </a:ln>
                      </wps:spPr>
                      <wps:txbx>
                        <w:txbxContent>
                          <w:p w14:paraId="26A1D4CB" w14:textId="296C3338" w:rsidR="00D750B2" w:rsidRPr="00723BAE" w:rsidRDefault="00D750B2" w:rsidP="00723BAE">
                            <w:pPr>
                              <w:rPr>
                                <w:sz w:val="6"/>
                              </w:rPr>
                            </w:pPr>
                            <w:r>
                              <w:rPr>
                                <w:sz w:val="6"/>
                              </w:rPr>
                              <w:t xml:space="preserve">Full PDSCH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F8C025" id="Text Box 10" o:spid="_x0000_s1047" type="#_x0000_t202" style="position:absolute;margin-left:335.3pt;margin-top:74.25pt;width:1in;height:11.4pt;z-index:25165824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" filled="f" stroked="f" strokeweight=".5pt">
                <v:textbox>
                  <w:txbxContent>
                    <w:p w14:paraId="26A1D4CB" w14:textId="296C3338" w:rsidR="00D750B2" w:rsidRPr="00723BAE" w:rsidRDefault="00D750B2" w:rsidP="00723BAE">
                      <w:pPr>
                        <w:rPr>
                          <w:sz w:val="6"/>
                        </w:rPr>
                      </w:pPr>
                      <w:r>
                        <w:rPr>
                          <w:sz w:val="6"/>
                        </w:rPr>
                        <w:t xml:space="preserve">Full PDSCH slot </w:t>
                      </w:r>
                    </w:p>
                  </w:txbxContent>
                </v:textbox>
              </v:shape>
            </w:pict>
          </mc:Fallback>
        </mc:AlternateContent>
      </w:r>
      <w:r w:rsidR="00A85496" w:rsidRPr="008B5D9C">
        <w:rPr>
          <w:noProof/>
          <w:lang w:val="en-US"/>
        </w:rPr>
        <mc:AlternateContent>
          <mc:Choice Requires="wps">
            <w:drawing>
              <wp:anchor distT="0" distB="0" distL="114300" distR="114300" simplePos="0" relativeHeight="251658242" behindDoc="0" locked="0" layoutInCell="1" allowOverlap="1" wp14:anchorId="330CD421" wp14:editId="6F8E182A">
                <wp:simplePos x="0" y="0"/>
                <wp:positionH relativeFrom="column">
                  <wp:posOffset>1496060</wp:posOffset>
                </wp:positionH>
                <wp:positionV relativeFrom="paragraph">
                  <wp:posOffset>938530</wp:posOffset>
                </wp:positionV>
                <wp:extent cx="914400" cy="144780"/>
                <wp:effectExtent l="0" t="0" r="0" b="7620"/>
                <wp:wrapNone/>
                <wp:docPr id="8" name="Text Box 8"/>
                <wp:cNvGraphicFramePr/>
                <a:graphic xmlns:a="http://schemas.openxmlformats.org/drawingml/2006/main">
                  <a:graphicData uri="http://schemas.microsoft.com/office/word/2010/wordprocessingShape">
                    <wps:wsp>
                      <wps:cNvSpPr txBox="1"/>
                      <wps:spPr>
                        <a:xfrm>
                          <a:off x="0" y="0"/>
                          <a:ext cx="914400" cy="144780"/>
                        </a:xfrm>
                        <a:prstGeom prst="rect">
                          <a:avLst/>
                        </a:prstGeom>
                        <a:noFill/>
                        <a:ln w="6350">
                          <a:noFill/>
                        </a:ln>
                      </wps:spPr>
                      <wps:txbx>
                        <w:txbxContent>
                          <w:p w14:paraId="0EBC739C" w14:textId="4ED96689" w:rsidR="00D750B2" w:rsidRPr="00723BAE" w:rsidRDefault="00D750B2">
                            <w:pPr>
                              <w:rPr>
                                <w:sz w:val="6"/>
                              </w:rPr>
                            </w:pPr>
                            <w:r w:rsidRPr="00723BAE">
                              <w:rPr>
                                <w:sz w:val="6"/>
                              </w:rPr>
                              <w:t>Partial PDSCH</w:t>
                            </w:r>
                            <w:r>
                              <w:rPr>
                                <w:sz w:val="6"/>
                              </w:rPr>
                              <w:t xml:space="preserve"> slot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0CD421" id="Text Box 8" o:spid="_x0000_s1048" type="#_x0000_t202" style="position:absolute;margin-left:117.8pt;margin-top:73.9pt;width:1in;height:11.4pt;z-index:25165824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" filled="f" stroked="f" strokeweight=".5pt">
                <v:textbox>
                  <w:txbxContent>
                    <w:p w14:paraId="0EBC739C" w14:textId="4ED96689" w:rsidR="00D750B2" w:rsidRPr="00723BAE" w:rsidRDefault="00D750B2">
                      <w:pPr>
                        <w:rPr>
                          <w:sz w:val="6"/>
                        </w:rPr>
                      </w:pPr>
                      <w:r w:rsidRPr="00723BAE">
                        <w:rPr>
                          <w:sz w:val="6"/>
                        </w:rPr>
                        <w:t>Partial PDSCH</w:t>
                      </w:r>
                      <w:r>
                        <w:rPr>
                          <w:sz w:val="6"/>
                        </w:rPr>
                        <w:t xml:space="preserve"> slot </w:t>
                      </w:r>
                    </w:p>
                  </w:txbxContent>
                </v:textbox>
              </v:shape>
            </w:pict>
          </mc:Fallback>
        </mc:AlternateContent>
      </w:r>
      <w:r w:rsidR="00A85496" w:rsidRPr="008B5D9C">
        <w:rPr>
          <w:noProof/>
          <w:lang w:val="en-US"/>
        </w:rPr>
        <mc:AlternateContent>
          <mc:Choice Requires="wps">
            <w:drawing>
              <wp:anchor distT="0" distB="0" distL="114300" distR="114300" simplePos="0" relativeHeight="251658241" behindDoc="0" locked="0" layoutInCell="1" allowOverlap="1" wp14:anchorId="62C9E98E" wp14:editId="3941EA82">
                <wp:simplePos x="0" y="0"/>
                <wp:positionH relativeFrom="column">
                  <wp:posOffset>450215</wp:posOffset>
                </wp:positionH>
                <wp:positionV relativeFrom="paragraph">
                  <wp:posOffset>1038225</wp:posOffset>
                </wp:positionV>
                <wp:extent cx="2559050" cy="0"/>
                <wp:effectExtent l="38100" t="76200" r="12700" b="95250"/>
                <wp:wrapNone/>
                <wp:docPr id="7" name="Straight Arrow Connector 7"/>
                <wp:cNvGraphicFramePr/>
                <a:graphic xmlns:a="http://schemas.openxmlformats.org/drawingml/2006/main">
                  <a:graphicData uri="http://schemas.microsoft.com/office/word/2010/wordprocessingShape">
                    <wps:wsp>
                      <wps:cNvCnPr/>
                      <wps:spPr>
                        <a:xfrm>
                          <a:off x="0" y="0"/>
                          <a:ext cx="2559050" cy="0"/>
                        </a:xfrm>
                        <a:prstGeom prst="straightConnector1">
                          <a:avLst/>
                        </a:prstGeom>
                        <a:ln>
                          <a:solidFill>
                            <a:schemeClr val="accent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F3C38D5" id="_x0000_t32" coordsize="21600,21600" o:spt="32" o:oned="t" path="m,l21600,21600e" filled="f">
                <v:path arrowok="t" fillok="f" o:connecttype="none"/>
                <o:lock v:ext="edit" shapetype="t"/>
              </v:shapetype>
              <v:shape id="Straight Arrow Connector 7" o:spid="_x0000_s1026" type="#_x0000_t32" style="position:absolute;margin-left:35.45pt;margin-top:81.75pt;width:20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" strokecolor="#70ad47 [3209]" strokeweight=".5pt">
                <v:stroke startarrow="block" endarrow="block" joinstyle="miter"/>
              </v:shape>
            </w:pict>
          </mc:Fallback>
        </mc:AlternateContent>
      </w:r>
      <w:r w:rsidR="00A85496" w:rsidRPr="008B5D9C">
        <w:rPr>
          <w:noProof/>
          <w:lang w:val="en-US"/>
        </w:rPr>
        <mc:AlternateContent>
          <mc:Choice Requires="wps">
            <w:drawing>
              <wp:anchor distT="0" distB="0" distL="114300" distR="114300" simplePos="0" relativeHeight="251658243" behindDoc="0" locked="0" layoutInCell="1" allowOverlap="1" wp14:anchorId="31A735BA" wp14:editId="30CE62C1">
                <wp:simplePos x="0" y="0"/>
                <wp:positionH relativeFrom="column">
                  <wp:posOffset>3107083</wp:posOffset>
                </wp:positionH>
                <wp:positionV relativeFrom="paragraph">
                  <wp:posOffset>1040212</wp:posOffset>
                </wp:positionV>
                <wp:extent cx="2559050" cy="0"/>
                <wp:effectExtent l="38100" t="76200" r="12700" b="95250"/>
                <wp:wrapNone/>
                <wp:docPr id="9" name="Straight Arrow Connector 9"/>
                <wp:cNvGraphicFramePr/>
                <a:graphic xmlns:a="http://schemas.openxmlformats.org/drawingml/2006/main">
                  <a:graphicData uri="http://schemas.microsoft.com/office/word/2010/wordprocessingShape">
                    <wps:wsp>
                      <wps:cNvCnPr/>
                      <wps:spPr>
                        <a:xfrm>
                          <a:off x="0" y="0"/>
                          <a:ext cx="2559050" cy="0"/>
                        </a:xfrm>
                        <a:prstGeom prst="straightConnector1">
                          <a:avLst/>
                        </a:prstGeom>
                        <a:ln>
                          <a:solidFill>
                            <a:schemeClr val="accent6"/>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F51919A" id="Straight Arrow Connector 9" o:spid="_x0000_s1026" type="#_x0000_t32" style="position:absolute;margin-left:244.65pt;margin-top:81.9pt;width:201.5pt;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" strokecolor="#70ad47 [3209]" strokeweight=".5pt">
                <v:stroke startarrow="block" endarrow="block" joinstyle="miter"/>
              </v:shape>
            </w:pict>
          </mc:Fallback>
        </mc:AlternateContent>
      </w:r>
      <w:r w:rsidR="00A85496" w:rsidRPr="008B5D9C">
        <w:rPr>
          <w:noProof/>
          <w:lang w:val="en-US"/>
        </w:rPr>
        <mc:AlternateContent>
          <mc:Choice Requires="wps">
            <w:drawing>
              <wp:anchor distT="0" distB="0" distL="114300" distR="114300" simplePos="0" relativeHeight="251658251" behindDoc="0" locked="0" layoutInCell="1" allowOverlap="1" wp14:anchorId="47B99ECA" wp14:editId="78AF64AB">
                <wp:simplePos x="0" y="0"/>
                <wp:positionH relativeFrom="column">
                  <wp:posOffset>2630492</wp:posOffset>
                </wp:positionH>
                <wp:positionV relativeFrom="paragraph">
                  <wp:posOffset>81468</wp:posOffset>
                </wp:positionV>
                <wp:extent cx="460228" cy="145215"/>
                <wp:effectExtent l="0" t="0" r="0" b="7620"/>
                <wp:wrapNone/>
                <wp:docPr id="16" name="Text Box 16"/>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21BF68ED" w14:textId="77777777" w:rsidR="00D750B2" w:rsidRPr="00723BAE" w:rsidRDefault="00D750B2"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B99ECA" id="Text Box 16" o:spid="_x0000_s1049" type="#_x0000_t202" style="position:absolute;margin-left:207.15pt;margin-top:6.4pt;width:36.25pt;height:11.4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" filled="f" stroked="f" strokeweight=".5pt">
                <v:textbox>
                  <w:txbxContent>
                    <w:p w14:paraId="21BF68ED" w14:textId="77777777" w:rsidR="00D750B2" w:rsidRPr="00723BAE" w:rsidRDefault="00D750B2" w:rsidP="00A85496">
                      <w:pPr>
                        <w:jc w:val="center"/>
                        <w:rPr>
                          <w:sz w:val="6"/>
                        </w:rPr>
                      </w:pPr>
                      <w:r>
                        <w:rPr>
                          <w:sz w:val="6"/>
                        </w:rPr>
                        <w:t>PDSCH</w:t>
                      </w:r>
                    </w:p>
                  </w:txbxContent>
                </v:textbox>
              </v:shape>
            </w:pict>
          </mc:Fallback>
        </mc:AlternateContent>
      </w:r>
      <w:r w:rsidR="00A85496" w:rsidRPr="008B5D9C">
        <w:rPr>
          <w:noProof/>
          <w:lang w:val="en-US"/>
        </w:rPr>
        <mc:AlternateContent>
          <mc:Choice Requires="wps">
            <w:drawing>
              <wp:anchor distT="0" distB="0" distL="114300" distR="114300" simplePos="0" relativeHeight="251658250" behindDoc="0" locked="0" layoutInCell="1" allowOverlap="1" wp14:anchorId="0EDC7EA0" wp14:editId="7BB5FD29">
                <wp:simplePos x="0" y="0"/>
                <wp:positionH relativeFrom="column">
                  <wp:posOffset>2221200</wp:posOffset>
                </wp:positionH>
                <wp:positionV relativeFrom="paragraph">
                  <wp:posOffset>81468</wp:posOffset>
                </wp:positionV>
                <wp:extent cx="460228" cy="145215"/>
                <wp:effectExtent l="0" t="0" r="0" b="7620"/>
                <wp:wrapNone/>
                <wp:docPr id="15" name="Text Box 15"/>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38763193" w14:textId="77777777" w:rsidR="00D750B2" w:rsidRPr="00723BAE" w:rsidRDefault="00D750B2"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DC7EA0" id="Text Box 15" o:spid="_x0000_s1050" type="#_x0000_t202" style="position:absolute;margin-left:174.9pt;margin-top:6.4pt;width:36.25pt;height:11.4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" filled="f" stroked="f" strokeweight=".5pt">
                <v:textbox>
                  <w:txbxContent>
                    <w:p w14:paraId="38763193" w14:textId="77777777" w:rsidR="00D750B2" w:rsidRPr="00723BAE" w:rsidRDefault="00D750B2" w:rsidP="00A85496">
                      <w:pPr>
                        <w:jc w:val="center"/>
                        <w:rPr>
                          <w:sz w:val="6"/>
                        </w:rPr>
                      </w:pPr>
                      <w:r>
                        <w:rPr>
                          <w:sz w:val="6"/>
                        </w:rPr>
                        <w:t>PDSCH</w:t>
                      </w:r>
                    </w:p>
                  </w:txbxContent>
                </v:textbox>
              </v:shape>
            </w:pict>
          </mc:Fallback>
        </mc:AlternateContent>
      </w:r>
      <w:r w:rsidR="00A85496" w:rsidRPr="008B5D9C">
        <w:rPr>
          <w:noProof/>
          <w:lang w:val="en-US"/>
        </w:rPr>
        <mc:AlternateContent>
          <mc:Choice Requires="wps">
            <w:drawing>
              <wp:anchor distT="0" distB="0" distL="114300" distR="114300" simplePos="0" relativeHeight="251658249" behindDoc="0" locked="0" layoutInCell="1" allowOverlap="1" wp14:anchorId="0AAB0720" wp14:editId="0FBE16A4">
                <wp:simplePos x="0" y="0"/>
                <wp:positionH relativeFrom="column">
                  <wp:posOffset>1809112</wp:posOffset>
                </wp:positionH>
                <wp:positionV relativeFrom="paragraph">
                  <wp:posOffset>80851</wp:posOffset>
                </wp:positionV>
                <wp:extent cx="460228" cy="145215"/>
                <wp:effectExtent l="0" t="0" r="0" b="7620"/>
                <wp:wrapNone/>
                <wp:docPr id="14" name="Text Box 14"/>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61F69A24" w14:textId="77777777" w:rsidR="00D750B2" w:rsidRPr="00723BAE" w:rsidRDefault="00D750B2"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AB0720" id="Text Box 14" o:spid="_x0000_s1051" type="#_x0000_t202" style="position:absolute;margin-left:142.45pt;margin-top:6.35pt;width:36.25pt;height:11.4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" filled="f" stroked="f" strokeweight=".5pt">
                <v:textbox>
                  <w:txbxContent>
                    <w:p w14:paraId="61F69A24" w14:textId="77777777" w:rsidR="00D750B2" w:rsidRPr="00723BAE" w:rsidRDefault="00D750B2" w:rsidP="00A85496">
                      <w:pPr>
                        <w:jc w:val="center"/>
                        <w:rPr>
                          <w:sz w:val="6"/>
                        </w:rPr>
                      </w:pPr>
                      <w:r>
                        <w:rPr>
                          <w:sz w:val="6"/>
                        </w:rPr>
                        <w:t>PDSCH</w:t>
                      </w:r>
                    </w:p>
                  </w:txbxContent>
                </v:textbox>
              </v:shape>
            </w:pict>
          </mc:Fallback>
        </mc:AlternateContent>
      </w:r>
      <w:r w:rsidR="00A85496" w:rsidRPr="008B5D9C">
        <w:rPr>
          <w:noProof/>
          <w:lang w:val="en-US"/>
        </w:rPr>
        <mc:AlternateContent>
          <mc:Choice Requires="wps">
            <w:drawing>
              <wp:anchor distT="0" distB="0" distL="114300" distR="114300" simplePos="0" relativeHeight="251658248" behindDoc="0" locked="0" layoutInCell="1" allowOverlap="1" wp14:anchorId="7D23548E" wp14:editId="0A775817">
                <wp:simplePos x="0" y="0"/>
                <wp:positionH relativeFrom="column">
                  <wp:posOffset>1403107</wp:posOffset>
                </wp:positionH>
                <wp:positionV relativeFrom="paragraph">
                  <wp:posOffset>83373</wp:posOffset>
                </wp:positionV>
                <wp:extent cx="460228" cy="145215"/>
                <wp:effectExtent l="0" t="0" r="0" b="7620"/>
                <wp:wrapNone/>
                <wp:docPr id="11" name="Text Box 11"/>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760F14A4" w14:textId="77777777" w:rsidR="00D750B2" w:rsidRPr="00723BAE" w:rsidRDefault="00D750B2"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23548E" id="Text Box 11" o:spid="_x0000_s1052" type="#_x0000_t202" style="position:absolute;margin-left:110.5pt;margin-top:6.55pt;width:36.25pt;height:11.4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" filled="f" stroked="f" strokeweight=".5pt">
                <v:textbox>
                  <w:txbxContent>
                    <w:p w14:paraId="760F14A4" w14:textId="77777777" w:rsidR="00D750B2" w:rsidRPr="00723BAE" w:rsidRDefault="00D750B2" w:rsidP="00A85496">
                      <w:pPr>
                        <w:jc w:val="center"/>
                        <w:rPr>
                          <w:sz w:val="6"/>
                        </w:rPr>
                      </w:pPr>
                      <w:r>
                        <w:rPr>
                          <w:sz w:val="6"/>
                        </w:rPr>
                        <w:t>PDSCH</w:t>
                      </w:r>
                    </w:p>
                  </w:txbxContent>
                </v:textbox>
              </v:shape>
            </w:pict>
          </mc:Fallback>
        </mc:AlternateContent>
      </w:r>
      <w:r w:rsidR="00A85496" w:rsidRPr="008B5D9C">
        <w:rPr>
          <w:noProof/>
          <w:lang w:val="en-US"/>
        </w:rPr>
        <mc:AlternateContent>
          <mc:Choice Requires="wps">
            <w:drawing>
              <wp:anchor distT="0" distB="0" distL="114300" distR="114300" simplePos="0" relativeHeight="251658247" behindDoc="0" locked="0" layoutInCell="1" allowOverlap="1" wp14:anchorId="2FE2E0C8" wp14:editId="1F7B1AE9">
                <wp:simplePos x="0" y="0"/>
                <wp:positionH relativeFrom="column">
                  <wp:posOffset>998260</wp:posOffset>
                </wp:positionH>
                <wp:positionV relativeFrom="paragraph">
                  <wp:posOffset>83373</wp:posOffset>
                </wp:positionV>
                <wp:extent cx="460228" cy="145215"/>
                <wp:effectExtent l="0" t="0" r="0" b="7620"/>
                <wp:wrapNone/>
                <wp:docPr id="4" name="Text Box 4"/>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19D10F21" w14:textId="77777777" w:rsidR="00D750B2" w:rsidRPr="00723BAE" w:rsidRDefault="00D750B2"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E2E0C8" id="Text Box 4" o:spid="_x0000_s1053" type="#_x0000_t202" style="position:absolute;margin-left:78.6pt;margin-top:6.55pt;width:36.25pt;height:11.4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" filled="f" stroked="f" strokeweight=".5pt">
                <v:textbox>
                  <w:txbxContent>
                    <w:p w14:paraId="19D10F21" w14:textId="77777777" w:rsidR="00D750B2" w:rsidRPr="00723BAE" w:rsidRDefault="00D750B2" w:rsidP="00A85496">
                      <w:pPr>
                        <w:jc w:val="center"/>
                        <w:rPr>
                          <w:sz w:val="6"/>
                        </w:rPr>
                      </w:pPr>
                      <w:r>
                        <w:rPr>
                          <w:sz w:val="6"/>
                        </w:rPr>
                        <w:t>PDSCH</w:t>
                      </w:r>
                    </w:p>
                  </w:txbxContent>
                </v:textbox>
              </v:shape>
            </w:pict>
          </mc:Fallback>
        </mc:AlternateContent>
      </w:r>
      <w:r w:rsidR="00A85496" w:rsidRPr="008B5D9C">
        <w:rPr>
          <w:noProof/>
          <w:lang w:val="en-US"/>
        </w:rPr>
        <mc:AlternateContent>
          <mc:Choice Requires="wps">
            <w:drawing>
              <wp:anchor distT="0" distB="0" distL="114300" distR="114300" simplePos="0" relativeHeight="251658246" behindDoc="0" locked="0" layoutInCell="1" allowOverlap="1" wp14:anchorId="564BB385" wp14:editId="50C42B18">
                <wp:simplePos x="0" y="0"/>
                <wp:positionH relativeFrom="column">
                  <wp:posOffset>589462</wp:posOffset>
                </wp:positionH>
                <wp:positionV relativeFrom="paragraph">
                  <wp:posOffset>83726</wp:posOffset>
                </wp:positionV>
                <wp:extent cx="460228" cy="145215"/>
                <wp:effectExtent l="0" t="0" r="0" b="7620"/>
                <wp:wrapNone/>
                <wp:docPr id="2" name="Text Box 2"/>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598441CD" w14:textId="77777777" w:rsidR="00D750B2" w:rsidRPr="00723BAE" w:rsidRDefault="00D750B2"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4BB385" id="Text Box 2" o:spid="_x0000_s1054" type="#_x0000_t202" style="position:absolute;margin-left:46.4pt;margin-top:6.6pt;width:36.25pt;height:11.4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" filled="f" stroked="f" strokeweight=".5pt">
                <v:textbox>
                  <w:txbxContent>
                    <w:p w14:paraId="598441CD" w14:textId="77777777" w:rsidR="00D750B2" w:rsidRPr="00723BAE" w:rsidRDefault="00D750B2" w:rsidP="00A85496">
                      <w:pPr>
                        <w:jc w:val="center"/>
                        <w:rPr>
                          <w:sz w:val="6"/>
                        </w:rPr>
                      </w:pPr>
                      <w:r>
                        <w:rPr>
                          <w:sz w:val="6"/>
                        </w:rPr>
                        <w:t>PDSCH</w:t>
                      </w:r>
                    </w:p>
                  </w:txbxContent>
                </v:textbox>
              </v:shape>
            </w:pict>
          </mc:Fallback>
        </mc:AlternateContent>
      </w:r>
      <w:r w:rsidR="00A85496" w:rsidRPr="008B5D9C">
        <w:rPr>
          <w:noProof/>
          <w:lang w:val="en-US"/>
        </w:rPr>
        <mc:AlternateContent>
          <mc:Choice Requires="wps">
            <w:drawing>
              <wp:anchor distT="0" distB="0" distL="114300" distR="114300" simplePos="0" relativeHeight="251658245" behindDoc="0" locked="0" layoutInCell="1" allowOverlap="1" wp14:anchorId="55D608CC" wp14:editId="10B61861">
                <wp:simplePos x="0" y="0"/>
                <wp:positionH relativeFrom="column">
                  <wp:posOffset>170087</wp:posOffset>
                </wp:positionH>
                <wp:positionV relativeFrom="paragraph">
                  <wp:posOffset>85771</wp:posOffset>
                </wp:positionV>
                <wp:extent cx="460228" cy="145215"/>
                <wp:effectExtent l="0" t="0" r="0" b="7620"/>
                <wp:wrapNone/>
                <wp:docPr id="13" name="Text Box 13"/>
                <wp:cNvGraphicFramePr/>
                <a:graphic xmlns:a="http://schemas.openxmlformats.org/drawingml/2006/main">
                  <a:graphicData uri="http://schemas.microsoft.com/office/word/2010/wordprocessingShape">
                    <wps:wsp>
                      <wps:cNvSpPr txBox="1"/>
                      <wps:spPr>
                        <a:xfrm>
                          <a:off x="0" y="0"/>
                          <a:ext cx="460228" cy="145215"/>
                        </a:xfrm>
                        <a:prstGeom prst="rect">
                          <a:avLst/>
                        </a:prstGeom>
                        <a:noFill/>
                        <a:ln w="6350">
                          <a:noFill/>
                        </a:ln>
                      </wps:spPr>
                      <wps:txbx>
                        <w:txbxContent>
                          <w:p w14:paraId="2C961B47" w14:textId="370B9958" w:rsidR="00D750B2" w:rsidRPr="00723BAE" w:rsidRDefault="00D750B2" w:rsidP="00A85496">
                            <w:pPr>
                              <w:jc w:val="center"/>
                              <w:rPr>
                                <w:sz w:val="6"/>
                              </w:rPr>
                            </w:pPr>
                            <w:r>
                              <w:rPr>
                                <w:sz w:val="6"/>
                              </w:rPr>
                              <w:t>PDSCH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D608CC" id="Text Box 13" o:spid="_x0000_s1055" type="#_x0000_t202" style="position:absolute;margin-left:13.4pt;margin-top:6.75pt;width:36.25pt;height:11.4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" filled="f" stroked="f" strokeweight=".5pt">
                <v:textbox>
                  <w:txbxContent>
                    <w:p w14:paraId="2C961B47" w14:textId="370B9958" w:rsidR="00D750B2" w:rsidRPr="00723BAE" w:rsidRDefault="00D750B2" w:rsidP="00A85496">
                      <w:pPr>
                        <w:jc w:val="center"/>
                        <w:rPr>
                          <w:sz w:val="6"/>
                        </w:rPr>
                      </w:pPr>
                      <w:r>
                        <w:rPr>
                          <w:sz w:val="6"/>
                        </w:rPr>
                        <w:t>PDSCH</w:t>
                      </w:r>
                    </w:p>
                  </w:txbxContent>
                </v:textbox>
              </v:shape>
            </w:pict>
          </mc:Fallback>
        </mc:AlternateContent>
      </w:r>
      <w:r w:rsidR="00A85496" w:rsidRPr="008B5D9C">
        <w:rPr>
          <w:noProof/>
          <w:lang w:val="en-US"/>
        </w:rPr>
        <w:drawing>
          <wp:inline distT="0" distB="0" distL="0" distR="0" wp14:anchorId="712B4764" wp14:editId="34D200DA">
            <wp:extent cx="6120765" cy="11113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111341"/>
                    </a:xfrm>
                    <a:prstGeom prst="rect">
                      <a:avLst/>
                    </a:prstGeom>
                    <a:noFill/>
                    <a:ln>
                      <a:noFill/>
                    </a:ln>
                  </pic:spPr>
                </pic:pic>
              </a:graphicData>
            </a:graphic>
          </wp:inline>
        </w:drawing>
      </w:r>
    </w:p>
    <w:bookmarkStart w:id="3" w:name="_Ref534979737"/>
    <w:p w14:paraId="4E5AA00A" w14:textId="4A1B4FA6" w:rsidR="001E19A3" w:rsidRPr="008B5D9C" w:rsidRDefault="00723BAE" w:rsidP="0099048C">
      <w:pPr>
        <w:pStyle w:val="Caption"/>
        <w:rPr>
          <w:lang w:val="en-US"/>
        </w:rPr>
      </w:pPr>
      <w:r w:rsidRPr="008B5D9C">
        <w:rPr>
          <w:noProof/>
          <w:lang w:val="en-US"/>
        </w:rPr>
        <mc:AlternateContent>
          <mc:Choice Requires="wps">
            <w:drawing>
              <wp:anchor distT="0" distB="0" distL="114300" distR="114300" simplePos="0" relativeHeight="251658240" behindDoc="0" locked="0" layoutInCell="1" allowOverlap="1" wp14:anchorId="2A8BC347" wp14:editId="77778D33">
                <wp:simplePos x="0" y="0"/>
                <wp:positionH relativeFrom="column">
                  <wp:posOffset>5630792</wp:posOffset>
                </wp:positionH>
                <wp:positionV relativeFrom="paragraph">
                  <wp:posOffset>427130</wp:posOffset>
                </wp:positionV>
                <wp:extent cx="406148" cy="0"/>
                <wp:effectExtent l="0" t="0" r="0" b="0"/>
                <wp:wrapNone/>
                <wp:docPr id="6" name="Straight Connector 6"/>
                <wp:cNvGraphicFramePr/>
                <a:graphic xmlns:a="http://schemas.openxmlformats.org/drawingml/2006/main">
                  <a:graphicData uri="http://schemas.microsoft.com/office/word/2010/wordprocessingShape">
                    <wps:wsp>
                      <wps:cNvCnPr/>
                      <wps:spPr>
                        <a:xfrm flipV="1">
                          <a:off x="0" y="0"/>
                          <a:ext cx="406148" cy="0"/>
                        </a:xfrm>
                        <a:prstGeom prst="line">
                          <a:avLst/>
                        </a:prstGeom>
                        <a:ln w="9525">
                          <a:prstDash val="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6D1DD4" id="Straight Connector 6"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3.35pt,33.65pt" to="475.3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" strokecolor="#4472c4 [3204]">
                <v:stroke dashstyle="dash" joinstyle="miter"/>
              </v:line>
            </w:pict>
          </mc:Fallback>
        </mc:AlternateContent>
      </w:r>
      <w:r w:rsidR="001E19A3" w:rsidRPr="008B5D9C">
        <w:rPr>
          <w:lang w:val="en-US"/>
        </w:rPr>
        <w:t xml:space="preserve">Figure </w:t>
      </w:r>
      <w:r w:rsidR="0038356A" w:rsidRPr="008B5D9C">
        <w:rPr>
          <w:noProof/>
          <w:lang w:val="en-US"/>
        </w:rPr>
        <w:fldChar w:fldCharType="begin"/>
      </w:r>
      <w:r w:rsidR="0038356A" w:rsidRPr="008B5D9C">
        <w:rPr>
          <w:noProof/>
          <w:lang w:val="en-US"/>
        </w:rPr>
        <w:instrText xml:space="preserve"> SEQ Figure \* ARABIC </w:instrText>
      </w:r>
      <w:r w:rsidR="0038356A" w:rsidRPr="008B5D9C">
        <w:rPr>
          <w:noProof/>
          <w:lang w:val="en-US"/>
        </w:rPr>
        <w:fldChar w:fldCharType="separate"/>
      </w:r>
      <w:r w:rsidR="00BF284A" w:rsidRPr="008B5D9C">
        <w:rPr>
          <w:noProof/>
          <w:lang w:val="en-US"/>
        </w:rPr>
        <w:t>1</w:t>
      </w:r>
      <w:r w:rsidR="0038356A" w:rsidRPr="008B5D9C">
        <w:rPr>
          <w:noProof/>
          <w:lang w:val="en-US"/>
        </w:rPr>
        <w:fldChar w:fldCharType="end"/>
      </w:r>
      <w:bookmarkEnd w:id="3"/>
      <w:r w:rsidR="001E19A3" w:rsidRPr="008B5D9C">
        <w:rPr>
          <w:lang w:val="en-US"/>
        </w:rPr>
        <w:t>: Partial</w:t>
      </w:r>
      <w:r w:rsidR="00DE225E" w:rsidRPr="008B5D9C">
        <w:rPr>
          <w:lang w:val="en-US"/>
        </w:rPr>
        <w:t>-slot</w:t>
      </w:r>
      <w:r w:rsidR="001E19A3" w:rsidRPr="008B5D9C">
        <w:rPr>
          <w:lang w:val="en-US"/>
        </w:rPr>
        <w:t xml:space="preserve"> PDSCH </w:t>
      </w:r>
      <w:r w:rsidR="00512C56" w:rsidRPr="008B5D9C">
        <w:rPr>
          <w:lang w:val="en-US"/>
        </w:rPr>
        <w:t xml:space="preserve">transmission </w:t>
      </w:r>
      <w:r w:rsidR="008E6D71" w:rsidRPr="008B5D9C">
        <w:rPr>
          <w:lang w:val="en-US"/>
        </w:rPr>
        <w:t>based on O</w:t>
      </w:r>
      <w:r w:rsidR="001E19A3" w:rsidRPr="008B5D9C">
        <w:rPr>
          <w:lang w:val="en-US"/>
        </w:rPr>
        <w:t>ption 1</w:t>
      </w:r>
      <w:r w:rsidR="00512C56" w:rsidRPr="008B5D9C">
        <w:rPr>
          <w:lang w:val="en-US"/>
        </w:rPr>
        <w:t>. Different rows indicate different LBT outcomes.</w:t>
      </w:r>
      <w:r w:rsidR="00DE225E" w:rsidRPr="008B5D9C">
        <w:rPr>
          <w:lang w:val="en-US"/>
        </w:rPr>
        <w:t xml:space="preserve"> </w:t>
      </w:r>
    </w:p>
    <w:p w14:paraId="43845152" w14:textId="48F87372" w:rsidR="001E19A3" w:rsidRPr="008B5D9C" w:rsidRDefault="000732E8" w:rsidP="000732E8">
      <w:pPr>
        <w:pStyle w:val="BodyText"/>
        <w:rPr>
          <w:lang w:val="en-US"/>
        </w:rPr>
      </w:pPr>
      <w:r w:rsidRPr="008B5D9C">
        <w:rPr>
          <w:lang w:val="en-US"/>
        </w:rPr>
        <w:t>We point out that Option 2 and 4 provide</w:t>
      </w:r>
      <w:r w:rsidR="001E19A3" w:rsidRPr="008B5D9C">
        <w:rPr>
          <w:lang w:val="en-US"/>
        </w:rPr>
        <w:t xml:space="preserve"> ad</w:t>
      </w:r>
      <w:r w:rsidRPr="008B5D9C">
        <w:rPr>
          <w:lang w:val="en-US"/>
        </w:rPr>
        <w:t>ditional flexibility on top of O</w:t>
      </w:r>
      <w:r w:rsidR="001E19A3" w:rsidRPr="008B5D9C">
        <w:rPr>
          <w:lang w:val="en-US"/>
        </w:rPr>
        <w:t>ption 1 only if symbol le</w:t>
      </w:r>
      <w:r w:rsidR="00D333C2" w:rsidRPr="008B5D9C">
        <w:rPr>
          <w:lang w:val="en-US"/>
        </w:rPr>
        <w:t xml:space="preserve">vel PDCCH monitoring is assumed. However, this flexibility comes at a cost for both </w:t>
      </w:r>
      <w:proofErr w:type="spellStart"/>
      <w:r w:rsidR="00D333C2" w:rsidRPr="008B5D9C">
        <w:rPr>
          <w:lang w:val="en-US"/>
        </w:rPr>
        <w:t>gNB</w:t>
      </w:r>
      <w:proofErr w:type="spellEnd"/>
      <w:r w:rsidR="00D333C2" w:rsidRPr="008B5D9C">
        <w:rPr>
          <w:lang w:val="en-US"/>
        </w:rPr>
        <w:t xml:space="preserve"> and UE. For example, </w:t>
      </w:r>
      <w:r w:rsidR="00455F00">
        <w:rPr>
          <w:lang w:val="en-US"/>
        </w:rPr>
        <w:t>O</w:t>
      </w:r>
      <w:r w:rsidR="00D333C2" w:rsidRPr="008B5D9C">
        <w:rPr>
          <w:lang w:val="en-US"/>
        </w:rPr>
        <w:t>ption 4 assum</w:t>
      </w:r>
      <w:r w:rsidR="00455F00">
        <w:rPr>
          <w:lang w:val="en-US"/>
        </w:rPr>
        <w:t>es</w:t>
      </w:r>
      <w:r w:rsidR="00D333C2" w:rsidRPr="008B5D9C">
        <w:rPr>
          <w:lang w:val="en-US"/>
        </w:rPr>
        <w:t xml:space="preserve"> that the start of the </w:t>
      </w:r>
      <w:r w:rsidR="00512C56" w:rsidRPr="008B5D9C">
        <w:rPr>
          <w:lang w:val="en-US"/>
        </w:rPr>
        <w:t>transmission</w:t>
      </w:r>
      <w:r w:rsidR="00D333C2" w:rsidRPr="008B5D9C">
        <w:rPr>
          <w:lang w:val="en-US"/>
        </w:rPr>
        <w:t xml:space="preserve"> (PDCCH+PDSCH) can float within the slot. This requires the </w:t>
      </w:r>
      <w:proofErr w:type="spellStart"/>
      <w:r w:rsidR="00D333C2" w:rsidRPr="008B5D9C">
        <w:rPr>
          <w:lang w:val="en-US"/>
        </w:rPr>
        <w:t>gNB</w:t>
      </w:r>
      <w:proofErr w:type="spellEnd"/>
      <w:r w:rsidR="00D333C2" w:rsidRPr="008B5D9C">
        <w:rPr>
          <w:lang w:val="en-US"/>
        </w:rPr>
        <w:t xml:space="preserve"> to prepare multiple versions of the transmissions for each possible starting position or buffer the IQ symbols at the radio unit until the LBT succeeds. Both of which </w:t>
      </w:r>
      <w:r w:rsidR="00563F6E" w:rsidRPr="008B5D9C">
        <w:rPr>
          <w:lang w:val="en-US"/>
        </w:rPr>
        <w:t xml:space="preserve">adds </w:t>
      </w:r>
      <w:r w:rsidR="00512C56" w:rsidRPr="008B5D9C">
        <w:rPr>
          <w:lang w:val="en-US"/>
        </w:rPr>
        <w:t>unnecessary</w:t>
      </w:r>
      <w:r w:rsidR="00563F6E" w:rsidRPr="008B5D9C">
        <w:rPr>
          <w:lang w:val="en-US"/>
        </w:rPr>
        <w:t xml:space="preserve"> requirements on</w:t>
      </w:r>
      <w:r w:rsidR="00D333C2" w:rsidRPr="008B5D9C">
        <w:rPr>
          <w:lang w:val="en-US"/>
        </w:rPr>
        <w:t xml:space="preserve"> the </w:t>
      </w:r>
      <w:proofErr w:type="spellStart"/>
      <w:r w:rsidR="00D333C2" w:rsidRPr="008B5D9C">
        <w:rPr>
          <w:lang w:val="en-US"/>
        </w:rPr>
        <w:t>gNB</w:t>
      </w:r>
      <w:proofErr w:type="spellEnd"/>
      <w:r w:rsidR="00D333C2" w:rsidRPr="008B5D9C">
        <w:rPr>
          <w:lang w:val="en-US"/>
        </w:rPr>
        <w:t xml:space="preserve"> </w:t>
      </w:r>
      <w:r w:rsidR="00563F6E" w:rsidRPr="008B5D9C">
        <w:rPr>
          <w:lang w:val="en-US"/>
        </w:rPr>
        <w:t>e</w:t>
      </w:r>
      <w:r w:rsidR="00D333C2" w:rsidRPr="008B5D9C">
        <w:rPr>
          <w:lang w:val="en-US"/>
        </w:rPr>
        <w:t xml:space="preserve">specially considering </w:t>
      </w:r>
      <w:r w:rsidR="00D86509" w:rsidRPr="008B5D9C">
        <w:rPr>
          <w:lang w:val="en-US"/>
        </w:rPr>
        <w:t xml:space="preserve">both </w:t>
      </w:r>
      <w:r w:rsidR="0026324A">
        <w:rPr>
          <w:lang w:val="en-US"/>
        </w:rPr>
        <w:t xml:space="preserve">the </w:t>
      </w:r>
      <w:r w:rsidR="00D86509" w:rsidRPr="008B5D9C">
        <w:rPr>
          <w:lang w:val="en-US"/>
        </w:rPr>
        <w:t xml:space="preserve">performance benefit of having more starting positions and </w:t>
      </w:r>
      <w:r w:rsidR="00D333C2" w:rsidRPr="008B5D9C">
        <w:rPr>
          <w:lang w:val="en-US"/>
        </w:rPr>
        <w:t xml:space="preserve">the practicality of symbol level PDCCH from UE </w:t>
      </w:r>
      <w:r w:rsidR="00512C56" w:rsidRPr="008B5D9C">
        <w:rPr>
          <w:lang w:val="en-US"/>
        </w:rPr>
        <w:t>perspective</w:t>
      </w:r>
      <w:r w:rsidR="00D333C2" w:rsidRPr="008B5D9C">
        <w:rPr>
          <w:lang w:val="en-US"/>
        </w:rPr>
        <w:t xml:space="preserve">. It has always been argued that symbol level PDCCH monitoring is problematic for </w:t>
      </w:r>
      <w:r w:rsidR="00031AE6">
        <w:rPr>
          <w:lang w:val="en-US"/>
        </w:rPr>
        <w:t xml:space="preserve">the </w:t>
      </w:r>
      <w:r w:rsidR="00D333C2" w:rsidRPr="008B5D9C">
        <w:rPr>
          <w:lang w:val="en-US"/>
        </w:rPr>
        <w:t xml:space="preserve">UE in terms of number of blind </w:t>
      </w:r>
      <w:r w:rsidR="00512C56" w:rsidRPr="008B5D9C">
        <w:rPr>
          <w:lang w:val="en-US"/>
        </w:rPr>
        <w:t>detection</w:t>
      </w:r>
      <w:r w:rsidR="00D333C2" w:rsidRPr="008B5D9C">
        <w:rPr>
          <w:lang w:val="en-US"/>
        </w:rPr>
        <w:t xml:space="preserve"> and power consumption. </w:t>
      </w:r>
      <w:r w:rsidR="00D86509" w:rsidRPr="008B5D9C">
        <w:rPr>
          <w:lang w:val="en-US"/>
        </w:rPr>
        <w:t xml:space="preserve">Besides, </w:t>
      </w:r>
      <w:r w:rsidR="00AB28E2">
        <w:rPr>
          <w:lang w:val="en-US"/>
        </w:rPr>
        <w:fldChar w:fldCharType="begin"/>
      </w:r>
      <w:r w:rsidR="00AB28E2">
        <w:rPr>
          <w:lang w:val="en-US"/>
        </w:rPr>
        <w:instrText xml:space="preserve"> REF _Ref1141885 \r \h </w:instrText>
      </w:r>
      <w:r w:rsidR="00AB28E2">
        <w:rPr>
          <w:lang w:val="en-US"/>
        </w:rPr>
      </w:r>
      <w:r w:rsidR="00AB28E2">
        <w:rPr>
          <w:lang w:val="en-US"/>
        </w:rPr>
        <w:fldChar w:fldCharType="separate"/>
      </w:r>
      <w:r w:rsidR="00AB28E2">
        <w:rPr>
          <w:cs/>
          <w:lang w:val="en-US"/>
        </w:rPr>
        <w:t>‎</w:t>
      </w:r>
      <w:r w:rsidR="00AB28E2">
        <w:rPr>
          <w:lang w:val="en-US"/>
        </w:rPr>
        <w:t>[3]</w:t>
      </w:r>
      <w:r w:rsidR="00AB28E2">
        <w:rPr>
          <w:lang w:val="en-US"/>
        </w:rPr>
        <w:fldChar w:fldCharType="end"/>
      </w:r>
      <w:r w:rsidR="00D86509" w:rsidRPr="008B5D9C">
        <w:rPr>
          <w:kern w:val="2"/>
          <w:lang w:val="en-US"/>
        </w:rPr>
        <w:t xml:space="preserve"> shows that the gain becomes marginal when further increasing the number of </w:t>
      </w:r>
      <w:r w:rsidR="00D86509" w:rsidRPr="008B5D9C">
        <w:rPr>
          <w:noProof/>
          <w:lang w:val="en-US"/>
        </w:rPr>
        <w:t xml:space="preserve">starting </w:t>
      </w:r>
      <w:r w:rsidR="00D86509" w:rsidRPr="008B5D9C">
        <w:rPr>
          <w:kern w:val="2"/>
          <w:lang w:val="en-US"/>
        </w:rPr>
        <w:t>points</w:t>
      </w:r>
      <w:r w:rsidR="00934185" w:rsidRPr="008B5D9C">
        <w:rPr>
          <w:kern w:val="2"/>
          <w:lang w:val="en-US"/>
        </w:rPr>
        <w:t xml:space="preserve"> from every 2 symbols to every symbol</w:t>
      </w:r>
      <w:r w:rsidR="00D86509" w:rsidRPr="008B5D9C">
        <w:rPr>
          <w:kern w:val="2"/>
          <w:lang w:val="en-US"/>
        </w:rPr>
        <w:t>.</w:t>
      </w:r>
    </w:p>
    <w:p w14:paraId="148BCFBF" w14:textId="6C230D13" w:rsidR="00934185" w:rsidRPr="008B5D9C" w:rsidRDefault="00D333C2" w:rsidP="000732E8">
      <w:pPr>
        <w:pStyle w:val="BodyText"/>
        <w:rPr>
          <w:lang w:val="en-US"/>
        </w:rPr>
      </w:pPr>
      <w:r w:rsidRPr="008B5D9C">
        <w:rPr>
          <w:lang w:val="en-US"/>
        </w:rPr>
        <w:t xml:space="preserve">It is worth noting that if the </w:t>
      </w:r>
      <w:proofErr w:type="spellStart"/>
      <w:r w:rsidRPr="008B5D9C">
        <w:rPr>
          <w:lang w:val="en-US"/>
        </w:rPr>
        <w:t>gNB</w:t>
      </w:r>
      <w:proofErr w:type="spellEnd"/>
      <w:r w:rsidRPr="008B5D9C">
        <w:rPr>
          <w:lang w:val="en-US"/>
        </w:rPr>
        <w:t xml:space="preserve"> </w:t>
      </w:r>
      <w:proofErr w:type="gramStart"/>
      <w:r w:rsidRPr="008B5D9C">
        <w:rPr>
          <w:lang w:val="en-US"/>
        </w:rPr>
        <w:t>is capable of preparing</w:t>
      </w:r>
      <w:proofErr w:type="gramEnd"/>
      <w:r w:rsidRPr="008B5D9C">
        <w:rPr>
          <w:lang w:val="en-US"/>
        </w:rPr>
        <w:t xml:space="preserve"> multiple versions of the transmissions in parallel, </w:t>
      </w:r>
      <w:r w:rsidR="00563F6E" w:rsidRPr="008B5D9C">
        <w:rPr>
          <w:lang w:val="en-US"/>
        </w:rPr>
        <w:t xml:space="preserve">doing L1 reprocessing depending on LBT outcome, </w:t>
      </w:r>
      <w:r w:rsidRPr="008B5D9C">
        <w:rPr>
          <w:lang w:val="en-US"/>
        </w:rPr>
        <w:t>or buffer the IQ symbols, access granularity of every symbol can be achieved even using Option 1. Nevertheless, all the</w:t>
      </w:r>
      <w:r w:rsidR="00B20343">
        <w:rPr>
          <w:lang w:val="en-US"/>
        </w:rPr>
        <w:t>se</w:t>
      </w:r>
      <w:r w:rsidRPr="008B5D9C">
        <w:rPr>
          <w:lang w:val="en-US"/>
        </w:rPr>
        <w:t xml:space="preserve"> are </w:t>
      </w:r>
      <w:r w:rsidR="00512C56" w:rsidRPr="008B5D9C">
        <w:rPr>
          <w:lang w:val="en-US"/>
        </w:rPr>
        <w:t>implementation</w:t>
      </w:r>
      <w:r w:rsidRPr="008B5D9C">
        <w:rPr>
          <w:lang w:val="en-US"/>
        </w:rPr>
        <w:t xml:space="preserve"> choices.</w:t>
      </w:r>
    </w:p>
    <w:p w14:paraId="78BD8310" w14:textId="474EA013" w:rsidR="00934185" w:rsidRPr="008B5D9C" w:rsidRDefault="00934185" w:rsidP="00934185">
      <w:pPr>
        <w:pStyle w:val="Proposal"/>
        <w:rPr>
          <w:lang w:val="en-US"/>
        </w:rPr>
      </w:pPr>
      <w:bookmarkStart w:id="4" w:name="_Toc1144813"/>
      <w:r w:rsidRPr="008B5D9C">
        <w:rPr>
          <w:lang w:val="en-US"/>
        </w:rPr>
        <w:t xml:space="preserve">Rel-15 NR </w:t>
      </w:r>
      <w:r w:rsidR="00DE225E" w:rsidRPr="008B5D9C">
        <w:rPr>
          <w:lang w:val="en-US"/>
        </w:rPr>
        <w:t xml:space="preserve">already </w:t>
      </w:r>
      <w:r w:rsidRPr="008B5D9C">
        <w:rPr>
          <w:lang w:val="en-US"/>
        </w:rPr>
        <w:t xml:space="preserve">provides enough flexibility to support multiple PDSCH starting positions within a slot. </w:t>
      </w:r>
      <w:r w:rsidR="00DE225E" w:rsidRPr="008B5D9C">
        <w:rPr>
          <w:lang w:val="en-US"/>
        </w:rPr>
        <w:t>Only Option 1 is supported</w:t>
      </w:r>
      <w:r w:rsidR="00C6539E" w:rsidRPr="008B5D9C">
        <w:rPr>
          <w:lang w:val="en-US"/>
        </w:rPr>
        <w:t>: PDSCH(s) as in Rel-15 NR.</w:t>
      </w:r>
      <w:bookmarkEnd w:id="4"/>
    </w:p>
    <w:bookmarkEnd w:id="2"/>
    <w:p w14:paraId="1862687C" w14:textId="493F77D1" w:rsidR="00C747A9" w:rsidRPr="008B5D9C" w:rsidRDefault="00F21347" w:rsidP="00F21347">
      <w:pPr>
        <w:pStyle w:val="Heading1"/>
        <w:rPr>
          <w:lang w:val="en-US"/>
        </w:rPr>
      </w:pPr>
      <w:r w:rsidRPr="008B5D9C">
        <w:rPr>
          <w:lang w:val="en-US"/>
        </w:rPr>
        <w:t>3</w:t>
      </w:r>
      <w:r w:rsidRPr="008B5D9C">
        <w:rPr>
          <w:lang w:val="en-US"/>
        </w:rPr>
        <w:tab/>
      </w:r>
      <w:r w:rsidR="00C747A9" w:rsidRPr="008B5D9C">
        <w:rPr>
          <w:lang w:val="en-US"/>
        </w:rPr>
        <w:t>PDCCH Design</w:t>
      </w:r>
    </w:p>
    <w:p w14:paraId="2FA2F305" w14:textId="28F5C1A2" w:rsidR="00496378" w:rsidRPr="008B5D9C" w:rsidRDefault="00496378" w:rsidP="00496378">
      <w:pPr>
        <w:pStyle w:val="BodyText"/>
        <w:rPr>
          <w:lang w:val="en-US"/>
        </w:rPr>
      </w:pPr>
      <w:r w:rsidRPr="008B5D9C">
        <w:rPr>
          <w:lang w:val="en-US"/>
        </w:rPr>
        <w:t xml:space="preserve">In the NR-U WID </w:t>
      </w:r>
      <w:r w:rsidRPr="008B5D9C">
        <w:rPr>
          <w:lang w:val="en-US"/>
        </w:rPr>
        <w:fldChar w:fldCharType="begin"/>
      </w:r>
      <w:r w:rsidRPr="008B5D9C">
        <w:rPr>
          <w:lang w:val="en-US"/>
        </w:rPr>
        <w:instrText xml:space="preserve"> REF _Ref534127550 \r \h </w:instrText>
      </w:r>
      <w:r w:rsidRPr="008B5D9C">
        <w:rPr>
          <w:lang w:val="en-US"/>
        </w:rPr>
      </w:r>
      <w:r w:rsidRPr="008B5D9C">
        <w:rPr>
          <w:lang w:val="en-US"/>
        </w:rPr>
        <w:fldChar w:fldCharType="separate"/>
      </w:r>
      <w:r w:rsidR="00BF284A" w:rsidRPr="008B5D9C">
        <w:rPr>
          <w:lang w:val="en-US"/>
        </w:rPr>
        <w:t>[1]</w:t>
      </w:r>
      <w:r w:rsidRPr="008B5D9C">
        <w:rPr>
          <w:lang w:val="en-US"/>
        </w:rPr>
        <w:fldChar w:fldCharType="end"/>
      </w:r>
      <w:r w:rsidRPr="008B5D9C">
        <w:rPr>
          <w:lang w:val="en-US"/>
        </w:rPr>
        <w:t>, the following objectives</w:t>
      </w:r>
      <w:r w:rsidR="00444032" w:rsidRPr="008B5D9C">
        <w:rPr>
          <w:lang w:val="en-US"/>
        </w:rPr>
        <w:t xml:space="preserve"> are</w:t>
      </w:r>
      <w:r w:rsidRPr="008B5D9C">
        <w:rPr>
          <w:lang w:val="en-US"/>
        </w:rPr>
        <w:t xml:space="preserve"> listed</w:t>
      </w:r>
    </w:p>
    <w:p w14:paraId="272AE30D" w14:textId="3096EA8E" w:rsidR="00496378" w:rsidRPr="008B5D9C" w:rsidRDefault="00496378" w:rsidP="00496378">
      <w:pPr>
        <w:pStyle w:val="B2"/>
        <w:rPr>
          <w:i/>
          <w:lang w:val="en-US"/>
        </w:rPr>
      </w:pPr>
      <w:r w:rsidRPr="008B5D9C">
        <w:rPr>
          <w:i/>
          <w:lang w:val="en-US"/>
        </w:rPr>
        <w:t>-</w:t>
      </w:r>
      <w:r w:rsidRPr="008B5D9C">
        <w:rPr>
          <w:i/>
          <w:lang w:val="en-US"/>
        </w:rPr>
        <w:tab/>
        <w:t xml:space="preserve">Mechanism to detect a </w:t>
      </w:r>
      <w:proofErr w:type="spellStart"/>
      <w:r w:rsidRPr="008B5D9C">
        <w:rPr>
          <w:i/>
          <w:lang w:val="en-US"/>
        </w:rPr>
        <w:t>gNB’s</w:t>
      </w:r>
      <w:proofErr w:type="spellEnd"/>
      <w:r w:rsidRPr="008B5D9C">
        <w:rPr>
          <w:i/>
          <w:lang w:val="en-US"/>
        </w:rPr>
        <w:t xml:space="preserve"> transmission burst in line with </w:t>
      </w:r>
      <w:bookmarkStart w:id="5" w:name="_Hlk532422148"/>
      <w:r w:rsidRPr="008B5D9C">
        <w:rPr>
          <w:i/>
          <w:lang w:val="en-US"/>
        </w:rPr>
        <w:t>the TR 38.889, Section 7.2.1.2</w:t>
      </w:r>
      <w:bookmarkEnd w:id="5"/>
      <w:r w:rsidRPr="008B5D9C">
        <w:rPr>
          <w:i/>
          <w:lang w:val="en-US"/>
        </w:rPr>
        <w:t xml:space="preserve"> related to UE power consumption.</w:t>
      </w:r>
    </w:p>
    <w:p w14:paraId="33553C98" w14:textId="77777777" w:rsidR="00496378" w:rsidRPr="008B5D9C" w:rsidRDefault="00496378" w:rsidP="00496378">
      <w:pPr>
        <w:pStyle w:val="B2"/>
        <w:rPr>
          <w:i/>
          <w:lang w:val="en-US"/>
        </w:rPr>
      </w:pPr>
      <w:r w:rsidRPr="008B5D9C">
        <w:rPr>
          <w:i/>
          <w:lang w:val="en-US"/>
        </w:rPr>
        <w:t>-</w:t>
      </w:r>
      <w:r w:rsidRPr="008B5D9C">
        <w:rPr>
          <w:i/>
          <w:lang w:val="en-US"/>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53C77D9D" w14:textId="046DEA55" w:rsidR="00496378" w:rsidRPr="008B5D9C" w:rsidRDefault="00496378" w:rsidP="00496378">
      <w:pPr>
        <w:pStyle w:val="BodyText"/>
        <w:rPr>
          <w:lang w:val="en-US"/>
        </w:rPr>
      </w:pPr>
      <w:r w:rsidRPr="008B5D9C">
        <w:rPr>
          <w:lang w:val="en-US"/>
        </w:rPr>
        <w:t>In the following sections we address the dyn</w:t>
      </w:r>
      <w:r w:rsidR="00484971" w:rsidRPr="008B5D9C">
        <w:rPr>
          <w:lang w:val="en-US"/>
        </w:rPr>
        <w:t xml:space="preserve">amic PDCCH monitoring, </w:t>
      </w:r>
      <w:proofErr w:type="spellStart"/>
      <w:r w:rsidR="00444032" w:rsidRPr="008B5D9C">
        <w:rPr>
          <w:lang w:val="en-US"/>
        </w:rPr>
        <w:t>gNB</w:t>
      </w:r>
      <w:proofErr w:type="spellEnd"/>
      <w:r w:rsidR="00444032" w:rsidRPr="008B5D9C">
        <w:rPr>
          <w:lang w:val="en-US"/>
        </w:rPr>
        <w:t xml:space="preserve"> transmission burst detection</w:t>
      </w:r>
      <w:r w:rsidR="00484971" w:rsidRPr="008B5D9C">
        <w:rPr>
          <w:lang w:val="en-US"/>
        </w:rPr>
        <w:t xml:space="preserve"> related to UE power consumption,</w:t>
      </w:r>
      <w:r w:rsidR="00444032" w:rsidRPr="008B5D9C">
        <w:rPr>
          <w:lang w:val="en-US"/>
        </w:rPr>
        <w:t xml:space="preserve"> and COT structure indication aspects of these objectives.</w:t>
      </w:r>
    </w:p>
    <w:p w14:paraId="2D2DBDD8" w14:textId="0AF25E50" w:rsidR="008B57E2" w:rsidRPr="008B5D9C" w:rsidRDefault="00F21347" w:rsidP="00F21347">
      <w:pPr>
        <w:pStyle w:val="Heading2"/>
        <w:rPr>
          <w:lang w:val="en-US"/>
        </w:rPr>
      </w:pPr>
      <w:r w:rsidRPr="008B5D9C">
        <w:rPr>
          <w:lang w:val="en-US"/>
        </w:rPr>
        <w:t>3.2</w:t>
      </w:r>
      <w:r w:rsidR="001327D7" w:rsidRPr="008B5D9C">
        <w:rPr>
          <w:lang w:val="en-US"/>
        </w:rPr>
        <w:tab/>
      </w:r>
      <w:r w:rsidRPr="008B5D9C">
        <w:rPr>
          <w:lang w:val="en-US"/>
        </w:rPr>
        <w:t xml:space="preserve">Dynamic </w:t>
      </w:r>
      <w:r w:rsidR="008B57E2" w:rsidRPr="008B5D9C">
        <w:rPr>
          <w:lang w:val="en-US"/>
        </w:rPr>
        <w:t>PDCCH</w:t>
      </w:r>
      <w:r w:rsidRPr="008B5D9C">
        <w:rPr>
          <w:lang w:val="en-US"/>
        </w:rPr>
        <w:t xml:space="preserve"> monitoring</w:t>
      </w:r>
    </w:p>
    <w:p w14:paraId="4ED8CD14" w14:textId="17B97BDB" w:rsidR="008B57E2" w:rsidRPr="008B5D9C" w:rsidRDefault="008B57E2" w:rsidP="00496378">
      <w:pPr>
        <w:pStyle w:val="BodyText"/>
        <w:rPr>
          <w:rStyle w:val="IvDbodytextChar"/>
          <w:rFonts w:cs="Times New Roman"/>
          <w:i/>
          <w:sz w:val="20"/>
          <w:lang w:val="en-US"/>
        </w:rPr>
      </w:pPr>
      <w:r w:rsidRPr="008B5D9C">
        <w:rPr>
          <w:rStyle w:val="IvDbodytextChar"/>
          <w:rFonts w:cs="Times New Roman"/>
          <w:sz w:val="20"/>
          <w:lang w:val="en-US"/>
        </w:rPr>
        <w:t>In NR, PDCCH monitoring information per search space is configured via RRC. For each configured search space, the following parameters are included:</w:t>
      </w:r>
    </w:p>
    <w:p w14:paraId="6E404849" w14:textId="77777777" w:rsidR="008B57E2" w:rsidRPr="008B5D9C" w:rsidRDefault="008B57E2" w:rsidP="000633B3">
      <w:pPr>
        <w:pStyle w:val="IvDInstructiontext"/>
        <w:numPr>
          <w:ilvl w:val="0"/>
          <w:numId w:val="13"/>
        </w:numPr>
        <w:spacing w:before="0" w:after="120"/>
        <w:jc w:val="both"/>
        <w:rPr>
          <w:rStyle w:val="IvDbodytextChar"/>
          <w:rFonts w:cs="Times New Roman"/>
          <w:i w:val="0"/>
          <w:color w:val="auto"/>
          <w:sz w:val="20"/>
          <w:szCs w:val="20"/>
          <w:lang w:val="en-US"/>
        </w:rPr>
      </w:pPr>
      <w:proofErr w:type="spellStart"/>
      <w:r w:rsidRPr="008B5D9C">
        <w:rPr>
          <w:rStyle w:val="IvDbodytextChar"/>
          <w:rFonts w:cs="Times New Roman"/>
          <w:color w:val="auto"/>
          <w:sz w:val="20"/>
          <w:szCs w:val="20"/>
          <w:lang w:val="en-US"/>
        </w:rPr>
        <w:t>monitoringSlotPeriodicityAndOffset</w:t>
      </w:r>
      <w:proofErr w:type="spellEnd"/>
      <w:r w:rsidRPr="008B5D9C">
        <w:rPr>
          <w:rStyle w:val="IvDbodytextChar"/>
          <w:rFonts w:cs="Times New Roman"/>
          <w:color w:val="auto"/>
          <w:sz w:val="20"/>
          <w:szCs w:val="20"/>
          <w:lang w:val="en-US"/>
        </w:rPr>
        <w:t xml:space="preserve">: </w:t>
      </w:r>
      <w:r w:rsidRPr="008B5D9C">
        <w:rPr>
          <w:rStyle w:val="IvDbodytextChar"/>
          <w:rFonts w:cs="Times New Roman"/>
          <w:i w:val="0"/>
          <w:color w:val="auto"/>
          <w:sz w:val="20"/>
          <w:szCs w:val="20"/>
          <w:lang w:val="en-US"/>
        </w:rPr>
        <w:t>Slots for PDCCH Monitoring configured as periodicity and offset</w:t>
      </w:r>
    </w:p>
    <w:p w14:paraId="3E0FC379" w14:textId="5530792A" w:rsidR="008B57E2" w:rsidRPr="008B5D9C" w:rsidRDefault="008B57E2" w:rsidP="000633B3">
      <w:pPr>
        <w:pStyle w:val="IvDInstructiontext"/>
        <w:numPr>
          <w:ilvl w:val="0"/>
          <w:numId w:val="13"/>
        </w:numPr>
        <w:spacing w:before="0" w:after="120"/>
        <w:jc w:val="both"/>
        <w:rPr>
          <w:rFonts w:cs="Times New Roman"/>
          <w:i w:val="0"/>
          <w:color w:val="auto"/>
          <w:sz w:val="20"/>
          <w:szCs w:val="20"/>
          <w:lang w:val="en-US"/>
        </w:rPr>
      </w:pPr>
      <w:proofErr w:type="spellStart"/>
      <w:r w:rsidRPr="008B5D9C">
        <w:rPr>
          <w:rStyle w:val="IvDbodytextChar"/>
          <w:rFonts w:cs="Times New Roman"/>
          <w:color w:val="auto"/>
          <w:sz w:val="20"/>
          <w:szCs w:val="20"/>
          <w:lang w:val="en-US"/>
        </w:rPr>
        <w:t>monitoringSymbolsWithinSlot</w:t>
      </w:r>
      <w:proofErr w:type="spellEnd"/>
      <w:r w:rsidRPr="008B5D9C">
        <w:rPr>
          <w:rStyle w:val="IvDbodytextChar"/>
          <w:rFonts w:cs="Times New Roman"/>
          <w:color w:val="auto"/>
          <w:sz w:val="20"/>
          <w:szCs w:val="20"/>
          <w:lang w:val="en-US"/>
        </w:rPr>
        <w:t xml:space="preserve">: </w:t>
      </w:r>
      <w:r w:rsidRPr="008B5D9C">
        <w:rPr>
          <w:rStyle w:val="IvDbodytextChar"/>
          <w:rFonts w:cs="Times New Roman"/>
          <w:i w:val="0"/>
          <w:color w:val="auto"/>
          <w:sz w:val="20"/>
          <w:szCs w:val="20"/>
          <w:lang w:val="en-US"/>
        </w:rPr>
        <w:t>Symbols for PDCCH monitoring in the slots configured for PDCCH monitoring. The field is a bit map of 14 symbols. The most significant (leftmost) bit represents the first OFDM symbol in a slot. The least significant (rightmost) bit represents the last symbol.</w:t>
      </w:r>
    </w:p>
    <w:p w14:paraId="14D5FAAC" w14:textId="5E4334D8" w:rsidR="00D85F8E" w:rsidRPr="008B5D9C" w:rsidRDefault="008B57E2" w:rsidP="00D85F8E">
      <w:pPr>
        <w:pStyle w:val="BodyText"/>
        <w:rPr>
          <w:lang w:val="en-US"/>
        </w:rPr>
      </w:pPr>
      <w:r w:rsidRPr="008B5D9C">
        <w:rPr>
          <w:lang w:val="en-US"/>
        </w:rPr>
        <w:t xml:space="preserve">Type B PDSCH mapping (formerly called mini-slots) can be started in any OFDM symbol in a slot and can have length of 2, 4 or 7 OFDM symbols. This </w:t>
      </w:r>
      <w:r w:rsidR="00484971" w:rsidRPr="008B5D9C">
        <w:rPr>
          <w:lang w:val="en-US"/>
        </w:rPr>
        <w:t>is</w:t>
      </w:r>
      <w:r w:rsidRPr="008B5D9C">
        <w:rPr>
          <w:lang w:val="en-US"/>
        </w:rPr>
        <w:t xml:space="preserve"> helpful for NR unlicensed nodes to get access to the channel</w:t>
      </w:r>
      <w:r w:rsidR="00484971" w:rsidRPr="008B5D9C">
        <w:rPr>
          <w:lang w:val="en-US"/>
        </w:rPr>
        <w:t xml:space="preserve"> with fine granularity</w:t>
      </w:r>
      <w:r w:rsidRPr="008B5D9C">
        <w:rPr>
          <w:lang w:val="en-US"/>
        </w:rPr>
        <w:t xml:space="preserve">. </w:t>
      </w:r>
      <w:proofErr w:type="gramStart"/>
      <w:r w:rsidRPr="008B5D9C">
        <w:rPr>
          <w:lang w:val="en-US"/>
        </w:rPr>
        <w:t>In order to</w:t>
      </w:r>
      <w:proofErr w:type="gramEnd"/>
      <w:r w:rsidRPr="008B5D9C">
        <w:rPr>
          <w:lang w:val="en-US"/>
        </w:rPr>
        <w:t xml:space="preserve"> save PDCCH and DM-RS overhead, </w:t>
      </w:r>
      <w:r w:rsidR="00F4423D" w:rsidRPr="008B5D9C">
        <w:rPr>
          <w:lang w:val="en-US"/>
        </w:rPr>
        <w:t xml:space="preserve">the </w:t>
      </w:r>
      <w:proofErr w:type="spellStart"/>
      <w:r w:rsidRPr="008B5D9C">
        <w:rPr>
          <w:lang w:val="en-US"/>
        </w:rPr>
        <w:t>gNB</w:t>
      </w:r>
      <w:proofErr w:type="spellEnd"/>
      <w:r w:rsidRPr="008B5D9C">
        <w:rPr>
          <w:lang w:val="en-US"/>
        </w:rPr>
        <w:t xml:space="preserve"> may </w:t>
      </w:r>
      <w:r w:rsidR="00484971" w:rsidRPr="008B5D9C">
        <w:rPr>
          <w:lang w:val="en-US"/>
        </w:rPr>
        <w:t>schedule</w:t>
      </w:r>
      <w:r w:rsidRPr="008B5D9C">
        <w:rPr>
          <w:lang w:val="en-US"/>
        </w:rPr>
        <w:t xml:space="preserve"> Type B PDSCH</w:t>
      </w:r>
      <w:r w:rsidR="00484971" w:rsidRPr="008B5D9C">
        <w:rPr>
          <w:lang w:val="en-US"/>
        </w:rPr>
        <w:t xml:space="preserve"> mapping</w:t>
      </w:r>
      <w:r w:rsidRPr="008B5D9C">
        <w:rPr>
          <w:lang w:val="en-US"/>
        </w:rPr>
        <w:t xml:space="preserve"> </w:t>
      </w:r>
      <w:r w:rsidR="00484971" w:rsidRPr="008B5D9C">
        <w:rPr>
          <w:lang w:val="en-US"/>
        </w:rPr>
        <w:t xml:space="preserve">in the first part of a COT </w:t>
      </w:r>
      <w:r w:rsidR="00F4423D" w:rsidRPr="008B5D9C">
        <w:rPr>
          <w:lang w:val="en-US"/>
        </w:rPr>
        <w:t>up to</w:t>
      </w:r>
      <w:r w:rsidRPr="008B5D9C">
        <w:rPr>
          <w:lang w:val="en-US"/>
        </w:rPr>
        <w:t xml:space="preserve"> </w:t>
      </w:r>
      <w:r w:rsidR="00F4423D" w:rsidRPr="008B5D9C">
        <w:rPr>
          <w:lang w:val="en-US"/>
        </w:rPr>
        <w:t xml:space="preserve">a </w:t>
      </w:r>
      <w:r w:rsidRPr="008B5D9C">
        <w:rPr>
          <w:lang w:val="en-US"/>
        </w:rPr>
        <w:t>slot boundary</w:t>
      </w:r>
      <w:r w:rsidR="00484971" w:rsidRPr="008B5D9C">
        <w:rPr>
          <w:lang w:val="en-US"/>
        </w:rPr>
        <w:t>,</w:t>
      </w:r>
      <w:r w:rsidRPr="008B5D9C">
        <w:rPr>
          <w:lang w:val="en-US"/>
        </w:rPr>
        <w:t xml:space="preserve"> and then switch to </w:t>
      </w:r>
      <w:r w:rsidR="00484971" w:rsidRPr="008B5D9C">
        <w:rPr>
          <w:lang w:val="en-US"/>
        </w:rPr>
        <w:t xml:space="preserve">scheduling </w:t>
      </w:r>
      <w:r w:rsidRPr="008B5D9C">
        <w:rPr>
          <w:lang w:val="en-US"/>
        </w:rPr>
        <w:t xml:space="preserve">type A PDSCH </w:t>
      </w:r>
      <w:r w:rsidR="00484971" w:rsidRPr="008B5D9C">
        <w:rPr>
          <w:lang w:val="en-US"/>
        </w:rPr>
        <w:t>mapping</w:t>
      </w:r>
      <w:r w:rsidR="00F4423D" w:rsidRPr="008B5D9C">
        <w:rPr>
          <w:lang w:val="en-US"/>
        </w:rPr>
        <w:t xml:space="preserve"> for </w:t>
      </w:r>
      <w:r w:rsidR="00484971" w:rsidRPr="008B5D9C">
        <w:rPr>
          <w:lang w:val="en-US"/>
        </w:rPr>
        <w:t>the remainder of the COT</w:t>
      </w:r>
      <w:r w:rsidRPr="008B5D9C">
        <w:rPr>
          <w:lang w:val="en-US"/>
        </w:rPr>
        <w:t xml:space="preserve">. </w:t>
      </w:r>
      <w:r w:rsidR="00F4423D" w:rsidRPr="008B5D9C">
        <w:rPr>
          <w:lang w:val="en-US"/>
        </w:rPr>
        <w:t>An</w:t>
      </w:r>
      <w:r w:rsidRPr="008B5D9C">
        <w:rPr>
          <w:lang w:val="en-US"/>
        </w:rPr>
        <w:t xml:space="preserve"> example is shown in </w:t>
      </w:r>
      <w:r w:rsidR="00551BFF">
        <w:rPr>
          <w:lang w:val="en-US"/>
        </w:rPr>
        <w:fldChar w:fldCharType="begin"/>
      </w:r>
      <w:r w:rsidR="00551BFF">
        <w:rPr>
          <w:lang w:val="en-US"/>
        </w:rPr>
        <w:instrText xml:space="preserve"> REF _Ref534979699 \h </w:instrText>
      </w:r>
      <w:r w:rsidR="00551BFF">
        <w:rPr>
          <w:lang w:val="en-US"/>
        </w:rPr>
      </w:r>
      <w:r w:rsidR="00551BFF">
        <w:rPr>
          <w:lang w:val="en-US"/>
        </w:rPr>
        <w:fldChar w:fldCharType="separate"/>
      </w:r>
      <w:r w:rsidR="00551BFF" w:rsidRPr="008B5D9C">
        <w:rPr>
          <w:lang w:val="en-US"/>
        </w:rPr>
        <w:t xml:space="preserve">Figure </w:t>
      </w:r>
      <w:r w:rsidR="00551BFF" w:rsidRPr="008B5D9C">
        <w:rPr>
          <w:noProof/>
          <w:lang w:val="en-US"/>
        </w:rPr>
        <w:t>2</w:t>
      </w:r>
      <w:r w:rsidR="00551BFF">
        <w:rPr>
          <w:lang w:val="en-US"/>
        </w:rPr>
        <w:fldChar w:fldCharType="end"/>
      </w:r>
      <w:r w:rsidRPr="008B5D9C">
        <w:rPr>
          <w:lang w:val="en-US"/>
        </w:rPr>
        <w:t xml:space="preserve">: </w:t>
      </w:r>
      <w:r w:rsidR="00F4423D" w:rsidRPr="008B5D9C">
        <w:rPr>
          <w:lang w:val="en-US"/>
        </w:rPr>
        <w:t xml:space="preserve">the </w:t>
      </w:r>
      <w:proofErr w:type="spellStart"/>
      <w:r w:rsidRPr="008B5D9C">
        <w:rPr>
          <w:lang w:val="en-US"/>
        </w:rPr>
        <w:t>gNB</w:t>
      </w:r>
      <w:proofErr w:type="spellEnd"/>
      <w:r w:rsidRPr="008B5D9C">
        <w:rPr>
          <w:lang w:val="en-US"/>
        </w:rPr>
        <w:t xml:space="preserve"> performs LBT and starts data transmission by using Type B PDSCH mapping </w:t>
      </w:r>
      <w:r w:rsidR="00484971" w:rsidRPr="008B5D9C">
        <w:rPr>
          <w:lang w:val="en-US"/>
        </w:rPr>
        <w:t>part way through</w:t>
      </w:r>
      <w:r w:rsidRPr="008B5D9C">
        <w:rPr>
          <w:lang w:val="en-US"/>
        </w:rPr>
        <w:t xml:space="preserve"> slot n immediately after LBT succeeds. In succeeding slots (i.e. slot n+1, n+2, n+3) within the </w:t>
      </w:r>
      <w:r w:rsidR="00484971" w:rsidRPr="008B5D9C">
        <w:rPr>
          <w:lang w:val="en-US"/>
        </w:rPr>
        <w:t>TXOP</w:t>
      </w:r>
      <w:r w:rsidRPr="008B5D9C">
        <w:rPr>
          <w:lang w:val="en-US"/>
        </w:rPr>
        <w:t xml:space="preserve">, </w:t>
      </w:r>
      <w:r w:rsidR="00B41B95" w:rsidRPr="008B5D9C">
        <w:rPr>
          <w:lang w:val="en-US"/>
        </w:rPr>
        <w:t xml:space="preserve">the </w:t>
      </w:r>
      <w:proofErr w:type="spellStart"/>
      <w:r w:rsidRPr="008B5D9C">
        <w:rPr>
          <w:lang w:val="en-US"/>
        </w:rPr>
        <w:t>gNB</w:t>
      </w:r>
      <w:proofErr w:type="spellEnd"/>
      <w:r w:rsidRPr="008B5D9C">
        <w:rPr>
          <w:lang w:val="en-US"/>
        </w:rPr>
        <w:t xml:space="preserve"> switches to Type A PDSCH mapping transmission to save overhead. To match TXOP requirements, the last slot may need to be a partial slot transmission which is already supported by Type A PDSCH mapping in NR Rel-15</w:t>
      </w:r>
      <w:r w:rsidR="00B41B95" w:rsidRPr="008B5D9C">
        <w:rPr>
          <w:lang w:val="en-US"/>
        </w:rPr>
        <w:t xml:space="preserve"> through </w:t>
      </w:r>
      <w:r w:rsidR="006663D3" w:rsidRPr="008B5D9C">
        <w:rPr>
          <w:lang w:val="en-US"/>
        </w:rPr>
        <w:t>signaling</w:t>
      </w:r>
      <w:r w:rsidR="00B41B95" w:rsidRPr="008B5D9C">
        <w:rPr>
          <w:lang w:val="en-US"/>
        </w:rPr>
        <w:t xml:space="preserve"> of start and length indication value (SLIV).</w:t>
      </w:r>
    </w:p>
    <w:p w14:paraId="39C75428" w14:textId="77777777" w:rsidR="0099048C" w:rsidRPr="008B5D9C" w:rsidRDefault="008B57E2" w:rsidP="0099048C">
      <w:pPr>
        <w:pStyle w:val="TH"/>
        <w:rPr>
          <w:lang w:val="en-US"/>
        </w:rPr>
      </w:pPr>
      <w:r w:rsidRPr="008B5D9C">
        <w:rPr>
          <w:noProof/>
          <w:lang w:val="en-US"/>
        </w:rPr>
        <w:lastRenderedPageBreak/>
        <w:drawing>
          <wp:inline distT="0" distB="0" distL="0" distR="0" wp14:anchorId="7B5EB116" wp14:editId="65066DFE">
            <wp:extent cx="6120338" cy="844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51282"/>
                    <a:stretch/>
                  </pic:blipFill>
                  <pic:spPr bwMode="auto">
                    <a:xfrm>
                      <a:off x="0" y="0"/>
                      <a:ext cx="6120765" cy="844609"/>
                    </a:xfrm>
                    <a:prstGeom prst="rect">
                      <a:avLst/>
                    </a:prstGeom>
                    <a:noFill/>
                    <a:ln>
                      <a:noFill/>
                    </a:ln>
                    <a:extLst>
                      <a:ext uri="{53640926-AAD7-44D8-BBD7-CCE9431645EC}">
                        <a14:shadowObscured xmlns:a14="http://schemas.microsoft.com/office/drawing/2010/main"/>
                      </a:ext>
                    </a:extLst>
                  </pic:spPr>
                </pic:pic>
              </a:graphicData>
            </a:graphic>
          </wp:inline>
        </w:drawing>
      </w:r>
    </w:p>
    <w:p w14:paraId="164820DB" w14:textId="2CA5DB15" w:rsidR="0099048C" w:rsidRPr="008B5D9C" w:rsidRDefault="0099048C" w:rsidP="0099048C">
      <w:pPr>
        <w:pStyle w:val="Caption"/>
        <w:jc w:val="center"/>
        <w:rPr>
          <w:lang w:val="en-US"/>
        </w:rPr>
      </w:pPr>
      <w:bookmarkStart w:id="6" w:name="_Ref534979699"/>
      <w:r w:rsidRPr="008B5D9C">
        <w:rPr>
          <w:lang w:val="en-US"/>
        </w:rPr>
        <w:t xml:space="preserve">Figure </w:t>
      </w:r>
      <w:r w:rsidR="0038356A" w:rsidRPr="008B5D9C">
        <w:rPr>
          <w:noProof/>
          <w:lang w:val="en-US"/>
        </w:rPr>
        <w:fldChar w:fldCharType="begin"/>
      </w:r>
      <w:r w:rsidR="0038356A" w:rsidRPr="008B5D9C">
        <w:rPr>
          <w:noProof/>
          <w:lang w:val="en-US"/>
        </w:rPr>
        <w:instrText xml:space="preserve"> SEQ Figure \* ARABIC </w:instrText>
      </w:r>
      <w:r w:rsidR="0038356A" w:rsidRPr="008B5D9C">
        <w:rPr>
          <w:noProof/>
          <w:lang w:val="en-US"/>
        </w:rPr>
        <w:fldChar w:fldCharType="separate"/>
      </w:r>
      <w:r w:rsidR="00BF284A" w:rsidRPr="008B5D9C">
        <w:rPr>
          <w:noProof/>
          <w:lang w:val="en-US"/>
        </w:rPr>
        <w:t>2</w:t>
      </w:r>
      <w:r w:rsidR="0038356A" w:rsidRPr="008B5D9C">
        <w:rPr>
          <w:noProof/>
          <w:lang w:val="en-US"/>
        </w:rPr>
        <w:fldChar w:fldCharType="end"/>
      </w:r>
      <w:bookmarkEnd w:id="6"/>
      <w:r w:rsidRPr="008B5D9C">
        <w:rPr>
          <w:lang w:val="en-US"/>
        </w:rPr>
        <w:t>: Example of NR-U PDSCH and PDCCH transmissions and UE PDCCH monitoring</w:t>
      </w:r>
      <w:bookmarkStart w:id="7" w:name="_Toc525720707"/>
    </w:p>
    <w:p w14:paraId="7260B021" w14:textId="77777777" w:rsidR="0099048C" w:rsidRPr="008B5D9C" w:rsidRDefault="0099048C" w:rsidP="0099048C">
      <w:pPr>
        <w:pStyle w:val="BodyText"/>
        <w:rPr>
          <w:lang w:val="en-US"/>
        </w:rPr>
      </w:pPr>
    </w:p>
    <w:p w14:paraId="69DD5FE3" w14:textId="404AF28F" w:rsidR="008B57E2" w:rsidRPr="008B5D9C" w:rsidRDefault="00F4423D" w:rsidP="008B57E2">
      <w:pPr>
        <w:pStyle w:val="Observation"/>
        <w:rPr>
          <w:lang w:val="en-US"/>
        </w:rPr>
      </w:pPr>
      <w:bookmarkStart w:id="8" w:name="_Toc1144824"/>
      <w:r w:rsidRPr="008B5D9C">
        <w:rPr>
          <w:lang w:val="en-US"/>
        </w:rPr>
        <w:t xml:space="preserve">With NR Rel-15 specifications, </w:t>
      </w:r>
      <w:r w:rsidR="008B57E2" w:rsidRPr="008B5D9C">
        <w:rPr>
          <w:lang w:val="en-US"/>
        </w:rPr>
        <w:t xml:space="preserve">NR-U </w:t>
      </w:r>
      <w:r w:rsidRPr="008B5D9C">
        <w:rPr>
          <w:lang w:val="en-US"/>
        </w:rPr>
        <w:t xml:space="preserve">already </w:t>
      </w:r>
      <w:r w:rsidR="008B57E2" w:rsidRPr="008B5D9C">
        <w:rPr>
          <w:lang w:val="en-US"/>
        </w:rPr>
        <w:t>support</w:t>
      </w:r>
      <w:r w:rsidRPr="008B5D9C">
        <w:rPr>
          <w:lang w:val="en-US"/>
        </w:rPr>
        <w:t>s</w:t>
      </w:r>
      <w:r w:rsidR="008B57E2" w:rsidRPr="008B5D9C">
        <w:rPr>
          <w:lang w:val="en-US"/>
        </w:rPr>
        <w:t xml:space="preserve"> </w:t>
      </w:r>
      <w:r w:rsidR="002F7C2E" w:rsidRPr="008B5D9C">
        <w:rPr>
          <w:lang w:val="en-US"/>
        </w:rPr>
        <w:t>flexible</w:t>
      </w:r>
      <w:r w:rsidR="008B57E2" w:rsidRPr="008B5D9C">
        <w:rPr>
          <w:lang w:val="en-US"/>
        </w:rPr>
        <w:t xml:space="preserve"> start and end symbol transmission within </w:t>
      </w:r>
      <w:r w:rsidRPr="008B5D9C">
        <w:rPr>
          <w:lang w:val="en-US"/>
        </w:rPr>
        <w:t>a</w:t>
      </w:r>
      <w:r w:rsidR="008B57E2" w:rsidRPr="008B5D9C">
        <w:rPr>
          <w:lang w:val="en-US"/>
        </w:rPr>
        <w:t xml:space="preserve"> slot.</w:t>
      </w:r>
      <w:bookmarkEnd w:id="7"/>
      <w:bookmarkEnd w:id="8"/>
    </w:p>
    <w:p w14:paraId="0FB1CE14" w14:textId="650815F9" w:rsidR="00F4423D" w:rsidRPr="00840A0F" w:rsidRDefault="008B57E2" w:rsidP="00F4423D">
      <w:pPr>
        <w:pStyle w:val="BodyText"/>
        <w:rPr>
          <w:lang w:val="en-US"/>
        </w:rPr>
      </w:pPr>
      <w:proofErr w:type="gramStart"/>
      <w:r w:rsidRPr="008B5D9C">
        <w:rPr>
          <w:lang w:val="en-US"/>
        </w:rPr>
        <w:t>In order to</w:t>
      </w:r>
      <w:proofErr w:type="gramEnd"/>
      <w:r w:rsidRPr="008B5D9C">
        <w:rPr>
          <w:lang w:val="en-US"/>
        </w:rPr>
        <w:t xml:space="preserve"> achieve </w:t>
      </w:r>
      <w:r w:rsidR="00B41B95" w:rsidRPr="008B5D9C">
        <w:rPr>
          <w:lang w:val="en-US"/>
        </w:rPr>
        <w:t xml:space="preserve">such adaptation of the monitoring </w:t>
      </w:r>
      <w:r w:rsidR="00484971" w:rsidRPr="008B5D9C">
        <w:rPr>
          <w:lang w:val="en-US"/>
        </w:rPr>
        <w:t>occasions</w:t>
      </w:r>
      <w:r w:rsidRPr="008B5D9C">
        <w:rPr>
          <w:lang w:val="en-US"/>
        </w:rPr>
        <w:t xml:space="preserve">, UEs need to </w:t>
      </w:r>
      <w:r w:rsidR="00484971" w:rsidRPr="008B5D9C">
        <w:rPr>
          <w:lang w:val="en-US"/>
        </w:rPr>
        <w:t xml:space="preserve">first </w:t>
      </w:r>
      <w:r w:rsidRPr="008B5D9C">
        <w:rPr>
          <w:lang w:val="en-US"/>
        </w:rPr>
        <w:t xml:space="preserve">monitor the control region for Type B PDSCH mapping more frequently, e.g. every two symbols </w:t>
      </w:r>
      <w:r w:rsidR="00EF2625">
        <w:rPr>
          <w:lang w:val="en-US"/>
        </w:rPr>
        <w:t xml:space="preserve">as shown </w:t>
      </w:r>
      <w:r w:rsidRPr="008B5D9C">
        <w:rPr>
          <w:lang w:val="en-US"/>
        </w:rPr>
        <w:t xml:space="preserve">in </w:t>
      </w:r>
      <w:r w:rsidR="0099048C" w:rsidRPr="008B5D9C">
        <w:rPr>
          <w:lang w:val="en-US"/>
        </w:rPr>
        <w:fldChar w:fldCharType="begin"/>
      </w:r>
      <w:r w:rsidR="0099048C" w:rsidRPr="008B5D9C">
        <w:rPr>
          <w:lang w:val="en-US"/>
        </w:rPr>
        <w:instrText xml:space="preserve"> REF _Ref534979699 \h </w:instrText>
      </w:r>
      <w:r w:rsidR="0099048C" w:rsidRPr="008B5D9C">
        <w:rPr>
          <w:lang w:val="en-US"/>
        </w:rPr>
      </w:r>
      <w:r w:rsidR="0099048C" w:rsidRPr="008B5D9C">
        <w:rPr>
          <w:lang w:val="en-US"/>
        </w:rPr>
        <w:fldChar w:fldCharType="separate"/>
      </w:r>
      <w:r w:rsidR="00BF284A" w:rsidRPr="008B5D9C">
        <w:rPr>
          <w:lang w:val="en-US"/>
        </w:rPr>
        <w:t xml:space="preserve">Figure </w:t>
      </w:r>
      <w:r w:rsidR="00BF284A" w:rsidRPr="008B5D9C">
        <w:rPr>
          <w:noProof/>
          <w:lang w:val="en-US"/>
        </w:rPr>
        <w:t>2</w:t>
      </w:r>
      <w:r w:rsidR="0099048C" w:rsidRPr="008B5D9C">
        <w:rPr>
          <w:lang w:val="en-US"/>
        </w:rPr>
        <w:fldChar w:fldCharType="end"/>
      </w:r>
      <w:r w:rsidRPr="00840A0F">
        <w:rPr>
          <w:lang w:val="en-US"/>
        </w:rPr>
        <w:t xml:space="preserve">. However, according to current NR Rel-15 specifications, UEs that are not scheduled need to perform the same PDCCH monitoring pattern for Type B mapping even if the </w:t>
      </w:r>
      <w:proofErr w:type="spellStart"/>
      <w:r w:rsidRPr="00840A0F">
        <w:rPr>
          <w:lang w:val="en-US"/>
        </w:rPr>
        <w:t>gNB</w:t>
      </w:r>
      <w:proofErr w:type="spellEnd"/>
      <w:r w:rsidRPr="00840A0F">
        <w:rPr>
          <w:lang w:val="en-US"/>
        </w:rPr>
        <w:t xml:space="preserve"> transmissions switch to type A, e.g. every 2 symbols in slot n+1, n+2 </w:t>
      </w:r>
      <w:proofErr w:type="gramStart"/>
      <w:r w:rsidRPr="00840A0F">
        <w:rPr>
          <w:lang w:val="en-US"/>
        </w:rPr>
        <w:t>and etc.</w:t>
      </w:r>
      <w:proofErr w:type="gramEnd"/>
      <w:r w:rsidRPr="00840A0F">
        <w:rPr>
          <w:lang w:val="en-US"/>
        </w:rPr>
        <w:t xml:space="preserve"> This is useful </w:t>
      </w:r>
      <w:r w:rsidR="00C34902">
        <w:rPr>
          <w:lang w:val="en-US"/>
        </w:rPr>
        <w:t xml:space="preserve">only if the traffic needs to be served with very low latency. Otherwise, </w:t>
      </w:r>
      <w:r w:rsidRPr="00840A0F">
        <w:rPr>
          <w:lang w:val="en-US"/>
        </w:rPr>
        <w:t>this is costly and a waste in terms of complexity and power consumption.</w:t>
      </w:r>
    </w:p>
    <w:p w14:paraId="35B9F228" w14:textId="6F2312D9" w:rsidR="008B57E2" w:rsidRPr="00840A0F" w:rsidRDefault="00F4423D" w:rsidP="00F4423D">
      <w:pPr>
        <w:pStyle w:val="BodyText"/>
        <w:rPr>
          <w:rStyle w:val="IvDbodytextChar"/>
          <w:rFonts w:cs="Times New Roman"/>
          <w:i/>
          <w:sz w:val="20"/>
          <w:lang w:val="en-US"/>
        </w:rPr>
      </w:pPr>
      <w:r w:rsidRPr="00840A0F">
        <w:rPr>
          <w:rStyle w:val="IvDbodytextChar"/>
          <w:rFonts w:cs="Times New Roman"/>
          <w:sz w:val="20"/>
          <w:lang w:val="en-US"/>
        </w:rPr>
        <w:t xml:space="preserve">One possible approach to </w:t>
      </w:r>
      <w:r w:rsidR="00D85F8E" w:rsidRPr="00840A0F">
        <w:rPr>
          <w:rStyle w:val="IvDbodytextChar"/>
          <w:rFonts w:cs="Times New Roman"/>
          <w:sz w:val="20"/>
          <w:lang w:val="en-US"/>
        </w:rPr>
        <w:t xml:space="preserve">minimize UE power consumption </w:t>
      </w:r>
      <w:r w:rsidR="00FF1328" w:rsidRPr="00840A0F">
        <w:rPr>
          <w:rStyle w:val="IvDbodytextChar"/>
          <w:rFonts w:cs="Times New Roman"/>
          <w:sz w:val="20"/>
          <w:lang w:val="en-US"/>
        </w:rPr>
        <w:t>could be</w:t>
      </w:r>
      <w:r w:rsidR="00D85F8E" w:rsidRPr="00840A0F">
        <w:rPr>
          <w:rStyle w:val="IvDbodytextChar"/>
          <w:rFonts w:cs="Times New Roman"/>
          <w:sz w:val="20"/>
          <w:lang w:val="en-US"/>
        </w:rPr>
        <w:t xml:space="preserve"> as follows</w:t>
      </w:r>
      <w:r w:rsidRPr="00840A0F">
        <w:rPr>
          <w:rStyle w:val="IvDbodytextChar"/>
          <w:rFonts w:cs="Times New Roman"/>
          <w:sz w:val="20"/>
          <w:lang w:val="en-US"/>
        </w:rPr>
        <w:t>: o</w:t>
      </w:r>
      <w:r w:rsidR="008B57E2" w:rsidRPr="00840A0F">
        <w:rPr>
          <w:rStyle w:val="IvDbodytextChar"/>
          <w:rFonts w:cs="Times New Roman"/>
          <w:sz w:val="20"/>
          <w:lang w:val="en-US"/>
        </w:rPr>
        <w:t xml:space="preserve">nce the </w:t>
      </w:r>
      <w:proofErr w:type="spellStart"/>
      <w:r w:rsidR="008B57E2" w:rsidRPr="00840A0F">
        <w:rPr>
          <w:rStyle w:val="IvDbodytextChar"/>
          <w:rFonts w:cs="Times New Roman"/>
          <w:sz w:val="20"/>
          <w:lang w:val="en-US"/>
        </w:rPr>
        <w:t>gNB</w:t>
      </w:r>
      <w:proofErr w:type="spellEnd"/>
      <w:r w:rsidR="008B57E2" w:rsidRPr="00840A0F">
        <w:rPr>
          <w:rStyle w:val="IvDbodytextChar"/>
          <w:rFonts w:cs="Times New Roman"/>
          <w:sz w:val="20"/>
          <w:lang w:val="en-US"/>
        </w:rPr>
        <w:t xml:space="preserve"> initiates the COT, the </w:t>
      </w:r>
      <w:proofErr w:type="spellStart"/>
      <w:r w:rsidR="008B57E2" w:rsidRPr="00840A0F">
        <w:rPr>
          <w:rStyle w:val="IvDbodytextChar"/>
          <w:rFonts w:cs="Times New Roman"/>
          <w:sz w:val="20"/>
          <w:lang w:val="en-US"/>
        </w:rPr>
        <w:t>gNB</w:t>
      </w:r>
      <w:proofErr w:type="spellEnd"/>
      <w:r w:rsidR="008B57E2" w:rsidRPr="00840A0F">
        <w:rPr>
          <w:rStyle w:val="IvDbodytextChar"/>
          <w:rFonts w:cs="Times New Roman"/>
          <w:sz w:val="20"/>
          <w:lang w:val="en-US"/>
        </w:rPr>
        <w:t xml:space="preserve"> may indicate to</w:t>
      </w:r>
      <w:r w:rsidR="008F2D8A" w:rsidRPr="00840A0F">
        <w:rPr>
          <w:rStyle w:val="IvDbodytextChar"/>
          <w:rFonts w:cs="Times New Roman"/>
          <w:sz w:val="20"/>
          <w:lang w:val="en-US"/>
        </w:rPr>
        <w:t xml:space="preserve"> the UEs via dynamic </w:t>
      </w:r>
      <w:r w:rsidR="00613850" w:rsidRPr="00840A0F">
        <w:rPr>
          <w:rStyle w:val="IvDbodytextChar"/>
          <w:rFonts w:cs="Times New Roman"/>
          <w:sz w:val="20"/>
          <w:lang w:val="en-US"/>
        </w:rPr>
        <w:t>signaling</w:t>
      </w:r>
      <w:r w:rsidR="008F2D8A" w:rsidRPr="00840A0F">
        <w:rPr>
          <w:rStyle w:val="IvDbodytextChar"/>
          <w:rFonts w:cs="Times New Roman"/>
          <w:sz w:val="20"/>
          <w:lang w:val="en-US"/>
        </w:rPr>
        <w:t xml:space="preserve">, e.g., </w:t>
      </w:r>
      <w:r w:rsidR="008B57E2" w:rsidRPr="00840A0F">
        <w:rPr>
          <w:rStyle w:val="IvDbodytextChar"/>
          <w:rFonts w:cs="Times New Roman"/>
          <w:sz w:val="20"/>
          <w:lang w:val="en-US"/>
        </w:rPr>
        <w:t>in a group common message</w:t>
      </w:r>
      <w:r w:rsidR="008F2D8A" w:rsidRPr="00840A0F">
        <w:rPr>
          <w:rStyle w:val="IvDbodytextChar"/>
          <w:rFonts w:cs="Times New Roman"/>
          <w:sz w:val="20"/>
          <w:lang w:val="en-US"/>
        </w:rPr>
        <w:t>,</w:t>
      </w:r>
      <w:r w:rsidR="00FF1328" w:rsidRPr="00840A0F">
        <w:rPr>
          <w:rStyle w:val="IvDbodytextChar"/>
          <w:rFonts w:cs="Times New Roman"/>
          <w:sz w:val="20"/>
          <w:lang w:val="en-US"/>
        </w:rPr>
        <w:t xml:space="preserve"> that the monitoring occasions should be </w:t>
      </w:r>
      <w:r w:rsidR="00C00C2D" w:rsidRPr="00840A0F">
        <w:rPr>
          <w:rStyle w:val="IvDbodytextChar"/>
          <w:rFonts w:cs="Times New Roman"/>
          <w:sz w:val="20"/>
          <w:lang w:val="en-US"/>
        </w:rPr>
        <w:t>changed, e.g., become less frequent</w:t>
      </w:r>
      <w:r w:rsidR="008B57E2" w:rsidRPr="00840A0F">
        <w:rPr>
          <w:rStyle w:val="IvDbodytextChar"/>
          <w:rFonts w:cs="Times New Roman"/>
          <w:sz w:val="20"/>
          <w:lang w:val="en-US"/>
        </w:rPr>
        <w:t xml:space="preserve">. This will allow the </w:t>
      </w:r>
      <w:proofErr w:type="spellStart"/>
      <w:r w:rsidR="008B57E2" w:rsidRPr="00840A0F">
        <w:rPr>
          <w:rStyle w:val="IvDbodytextChar"/>
          <w:rFonts w:cs="Times New Roman"/>
          <w:sz w:val="20"/>
          <w:lang w:val="en-US"/>
        </w:rPr>
        <w:t>gNB</w:t>
      </w:r>
      <w:proofErr w:type="spellEnd"/>
      <w:r w:rsidR="008B57E2" w:rsidRPr="00840A0F">
        <w:rPr>
          <w:rStyle w:val="IvDbodytextChar"/>
          <w:rFonts w:cs="Times New Roman"/>
          <w:sz w:val="20"/>
          <w:lang w:val="en-US"/>
        </w:rPr>
        <w:t xml:space="preserve"> to </w:t>
      </w:r>
      <w:r w:rsidRPr="00840A0F">
        <w:rPr>
          <w:rStyle w:val="IvDbodytextChar"/>
          <w:rFonts w:cs="Times New Roman"/>
          <w:sz w:val="20"/>
          <w:lang w:val="en-US"/>
        </w:rPr>
        <w:t xml:space="preserve">dynamically </w:t>
      </w:r>
      <w:r w:rsidR="008B57E2" w:rsidRPr="00840A0F">
        <w:rPr>
          <w:rStyle w:val="IvDbodytextChar"/>
          <w:rFonts w:cs="Times New Roman"/>
          <w:sz w:val="20"/>
          <w:lang w:val="en-US"/>
        </w:rPr>
        <w:t>exclude some RRC configured PDCCH occasions in a flexible manner depending on the length of the transmission burst</w:t>
      </w:r>
      <w:r w:rsidRPr="00840A0F">
        <w:rPr>
          <w:rStyle w:val="IvDbodytextChar"/>
          <w:rFonts w:cs="Times New Roman"/>
          <w:sz w:val="20"/>
          <w:lang w:val="en-US"/>
        </w:rPr>
        <w:t>.</w:t>
      </w:r>
    </w:p>
    <w:p w14:paraId="41114F2B" w14:textId="75F1E860" w:rsidR="008B57E2" w:rsidRPr="00840A0F" w:rsidRDefault="008B57E2" w:rsidP="008B57E2">
      <w:pPr>
        <w:pStyle w:val="Proposal"/>
        <w:rPr>
          <w:lang w:val="en-US"/>
        </w:rPr>
      </w:pPr>
      <w:bookmarkStart w:id="9" w:name="_Toc525720714"/>
      <w:bookmarkStart w:id="10" w:name="_Toc1144814"/>
      <w:r w:rsidRPr="00840A0F">
        <w:rPr>
          <w:lang w:val="en-US"/>
        </w:rPr>
        <w:t xml:space="preserve">Support dynamic indication of </w:t>
      </w:r>
      <w:r w:rsidR="00C00C2D" w:rsidRPr="00840A0F">
        <w:rPr>
          <w:lang w:val="en-US"/>
        </w:rPr>
        <w:t xml:space="preserve">a change in the </w:t>
      </w:r>
      <w:r w:rsidR="007321BB" w:rsidRPr="00840A0F">
        <w:rPr>
          <w:lang w:val="en-US"/>
        </w:rPr>
        <w:t xml:space="preserve">UE </w:t>
      </w:r>
      <w:r w:rsidR="00C00C2D" w:rsidRPr="00840A0F">
        <w:rPr>
          <w:lang w:val="en-US"/>
        </w:rPr>
        <w:t xml:space="preserve">configured </w:t>
      </w:r>
      <w:r w:rsidRPr="00840A0F">
        <w:rPr>
          <w:lang w:val="en-US"/>
        </w:rPr>
        <w:t>PDCCH monitoring</w:t>
      </w:r>
      <w:r w:rsidR="00C00C2D" w:rsidRPr="00840A0F">
        <w:rPr>
          <w:lang w:val="en-US"/>
        </w:rPr>
        <w:t xml:space="preserve"> occasions</w:t>
      </w:r>
      <w:r w:rsidR="007321BB" w:rsidRPr="00840A0F">
        <w:rPr>
          <w:lang w:val="en-US"/>
        </w:rPr>
        <w:t xml:space="preserve"> within a </w:t>
      </w:r>
      <w:proofErr w:type="spellStart"/>
      <w:r w:rsidR="007321BB" w:rsidRPr="00840A0F">
        <w:rPr>
          <w:lang w:val="en-US"/>
        </w:rPr>
        <w:t>gNB</w:t>
      </w:r>
      <w:proofErr w:type="spellEnd"/>
      <w:r w:rsidR="007321BB" w:rsidRPr="00840A0F">
        <w:rPr>
          <w:lang w:val="en-US"/>
        </w:rPr>
        <w:t xml:space="preserve"> acquired COT</w:t>
      </w:r>
      <w:r w:rsidR="00C00C2D" w:rsidRPr="00840A0F">
        <w:rPr>
          <w:lang w:val="en-US"/>
        </w:rPr>
        <w:t xml:space="preserve">. FFS: details of </w:t>
      </w:r>
      <w:r w:rsidR="006663D3" w:rsidRPr="00840A0F">
        <w:rPr>
          <w:lang w:val="en-US"/>
        </w:rPr>
        <w:t>signaling</w:t>
      </w:r>
      <w:r w:rsidR="00C00C2D" w:rsidRPr="00840A0F">
        <w:rPr>
          <w:lang w:val="en-US"/>
        </w:rPr>
        <w:t xml:space="preserve"> mechanism, e.g., group-common </w:t>
      </w:r>
      <w:r w:rsidR="006663D3" w:rsidRPr="00840A0F">
        <w:rPr>
          <w:lang w:val="en-US"/>
        </w:rPr>
        <w:t>signaling</w:t>
      </w:r>
      <w:r w:rsidRPr="00840A0F">
        <w:rPr>
          <w:lang w:val="en-US"/>
        </w:rPr>
        <w:t>.</w:t>
      </w:r>
      <w:bookmarkEnd w:id="9"/>
      <w:bookmarkEnd w:id="10"/>
    </w:p>
    <w:p w14:paraId="4BCFAA1B" w14:textId="16B1FDCB" w:rsidR="00580731" w:rsidRPr="00840A0F" w:rsidRDefault="00F21347" w:rsidP="00F21347">
      <w:pPr>
        <w:pStyle w:val="Heading2"/>
        <w:rPr>
          <w:lang w:val="en-US"/>
        </w:rPr>
      </w:pPr>
      <w:bookmarkStart w:id="11" w:name="_Toc521503146"/>
      <w:bookmarkStart w:id="12" w:name="_Toc521660569"/>
      <w:bookmarkStart w:id="13" w:name="_Toc521660635"/>
      <w:bookmarkStart w:id="14" w:name="_Toc521660672"/>
      <w:bookmarkStart w:id="15" w:name="_Toc521660731"/>
      <w:bookmarkStart w:id="16" w:name="_Toc521660777"/>
      <w:bookmarkStart w:id="17" w:name="_Toc521660889"/>
      <w:bookmarkStart w:id="18" w:name="_Toc521660943"/>
      <w:bookmarkStart w:id="19" w:name="_Toc521660964"/>
      <w:bookmarkStart w:id="20" w:name="_Toc521503028"/>
      <w:bookmarkStart w:id="21" w:name="_Toc521503147"/>
      <w:bookmarkStart w:id="22" w:name="_Toc521660570"/>
      <w:bookmarkStart w:id="23" w:name="_Toc521660636"/>
      <w:bookmarkStart w:id="24" w:name="_Toc521660673"/>
      <w:bookmarkStart w:id="25" w:name="_Toc521660732"/>
      <w:bookmarkStart w:id="26" w:name="_Toc521660778"/>
      <w:bookmarkStart w:id="27" w:name="_Toc521660890"/>
      <w:bookmarkStart w:id="28" w:name="_Toc521660944"/>
      <w:bookmarkStart w:id="29" w:name="_Toc52166096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840A0F">
        <w:rPr>
          <w:lang w:val="en-US"/>
        </w:rPr>
        <w:t>3.3</w:t>
      </w:r>
      <w:r w:rsidR="00580731" w:rsidRPr="00840A0F">
        <w:rPr>
          <w:lang w:val="en-US"/>
        </w:rPr>
        <w:tab/>
      </w:r>
      <w:r w:rsidR="00BE1F14" w:rsidRPr="00840A0F">
        <w:rPr>
          <w:lang w:val="en-US"/>
        </w:rPr>
        <w:t xml:space="preserve">Detection of </w:t>
      </w:r>
      <w:proofErr w:type="spellStart"/>
      <w:r w:rsidR="00BE1F14" w:rsidRPr="00840A0F">
        <w:rPr>
          <w:lang w:val="en-US"/>
        </w:rPr>
        <w:t>gNB</w:t>
      </w:r>
      <w:proofErr w:type="spellEnd"/>
      <w:r w:rsidR="00BE1F14" w:rsidRPr="00840A0F">
        <w:rPr>
          <w:lang w:val="en-US"/>
        </w:rPr>
        <w:t xml:space="preserve"> </w:t>
      </w:r>
      <w:r w:rsidR="00580731" w:rsidRPr="00840A0F">
        <w:rPr>
          <w:lang w:val="en-US"/>
        </w:rPr>
        <w:t xml:space="preserve">Transmission </w:t>
      </w:r>
      <w:r w:rsidR="00BE1F14" w:rsidRPr="00840A0F">
        <w:rPr>
          <w:lang w:val="en-US"/>
        </w:rPr>
        <w:t>Burst</w:t>
      </w:r>
    </w:p>
    <w:p w14:paraId="48EDBE53" w14:textId="0119B1C0" w:rsidR="0092310F" w:rsidRPr="00840A0F" w:rsidRDefault="00601622" w:rsidP="003F1742">
      <w:pPr>
        <w:pStyle w:val="BodyText"/>
        <w:rPr>
          <w:lang w:val="en-US"/>
        </w:rPr>
      </w:pPr>
      <w:r w:rsidRPr="00840A0F">
        <w:rPr>
          <w:lang w:val="en-US"/>
        </w:rPr>
        <w:t>T</w:t>
      </w:r>
      <w:r w:rsidR="0092310F" w:rsidRPr="00840A0F">
        <w:rPr>
          <w:lang w:val="en-US"/>
        </w:rPr>
        <w:t xml:space="preserve">he following agreement was reached regarding </w:t>
      </w:r>
      <w:r w:rsidRPr="00840A0F">
        <w:rPr>
          <w:lang w:val="en-US"/>
        </w:rPr>
        <w:t xml:space="preserve">the detection of a </w:t>
      </w:r>
      <w:proofErr w:type="spellStart"/>
      <w:r w:rsidRPr="00840A0F">
        <w:rPr>
          <w:lang w:val="en-US"/>
        </w:rPr>
        <w:t>gNB</w:t>
      </w:r>
      <w:proofErr w:type="spellEnd"/>
      <w:r w:rsidRPr="00840A0F">
        <w:rPr>
          <w:lang w:val="en-US"/>
        </w:rPr>
        <w:t xml:space="preserve"> transmission burst</w:t>
      </w:r>
      <w:r w:rsidR="0092310F" w:rsidRPr="00840A0F">
        <w:rPr>
          <w:lang w:val="en-US"/>
        </w:rPr>
        <w:t xml:space="preserve"> in RAN1#AH 1901 </w:t>
      </w:r>
      <w:r w:rsidR="003F1742">
        <w:rPr>
          <w:lang w:val="en-US"/>
        </w:rPr>
        <w:fldChar w:fldCharType="begin"/>
      </w:r>
      <w:r w:rsidR="003F1742">
        <w:rPr>
          <w:lang w:val="en-US"/>
        </w:rPr>
        <w:instrText xml:space="preserve"> REF _Ref1141170 \r \h </w:instrText>
      </w:r>
      <w:r w:rsidR="003F1742">
        <w:rPr>
          <w:lang w:val="en-US"/>
        </w:rPr>
      </w:r>
      <w:r w:rsidR="003F1742">
        <w:rPr>
          <w:lang w:val="en-US"/>
        </w:rPr>
        <w:fldChar w:fldCharType="separate"/>
      </w:r>
      <w:r w:rsidR="003F1742">
        <w:rPr>
          <w:cs/>
          <w:lang w:val="en-US"/>
        </w:rPr>
        <w:t>‎</w:t>
      </w:r>
      <w:r w:rsidR="003F1742">
        <w:rPr>
          <w:lang w:val="en-US"/>
        </w:rPr>
        <w:t>[5]</w:t>
      </w:r>
      <w:r w:rsidR="003F1742">
        <w:rPr>
          <w:lang w:val="en-US"/>
        </w:rPr>
        <w:fldChar w:fldCharType="end"/>
      </w:r>
    </w:p>
    <w:p w14:paraId="63AB44D3" w14:textId="77777777" w:rsidR="0092310F" w:rsidRPr="003D72CE" w:rsidRDefault="0092310F" w:rsidP="0092310F">
      <w:pPr>
        <w:pStyle w:val="BodyText"/>
        <w:rPr>
          <w:rFonts w:asciiTheme="majorBidi" w:hAnsiTheme="majorBidi" w:cstheme="majorBidi"/>
          <w:lang w:val="en-US"/>
        </w:rPr>
      </w:pPr>
      <w:r w:rsidRPr="003D72CE">
        <w:rPr>
          <w:rFonts w:asciiTheme="majorBidi" w:hAnsiTheme="majorBidi" w:cstheme="majorBidi"/>
          <w:highlight w:val="green"/>
          <w:lang w:val="en-US"/>
        </w:rPr>
        <w:t>Agreement:</w:t>
      </w:r>
    </w:p>
    <w:p w14:paraId="3C7C4837" w14:textId="77777777" w:rsidR="0092310F" w:rsidRPr="00145E77" w:rsidRDefault="0092310F" w:rsidP="0092310F">
      <w:pPr>
        <w:pStyle w:val="BodyText"/>
        <w:numPr>
          <w:ilvl w:val="0"/>
          <w:numId w:val="19"/>
        </w:numPr>
        <w:rPr>
          <w:rFonts w:asciiTheme="majorBidi" w:hAnsiTheme="majorBidi" w:cstheme="majorBidi"/>
          <w:i/>
          <w:iCs/>
          <w:lang w:val="en-US"/>
        </w:rPr>
      </w:pPr>
      <w:r w:rsidRPr="00145E77">
        <w:rPr>
          <w:rFonts w:asciiTheme="majorBidi" w:hAnsiTheme="majorBidi" w:cstheme="majorBidi"/>
          <w:i/>
          <w:iCs/>
          <w:lang w:val="en-US"/>
        </w:rPr>
        <w:t xml:space="preserve">The UE may assume the presence of a signal, such as the DMRS in any [PDCCH or GC-PDCCH] transmission, to detect transmission bursts by the serving </w:t>
      </w:r>
      <w:proofErr w:type="spellStart"/>
      <w:r w:rsidRPr="00145E77">
        <w:rPr>
          <w:rFonts w:asciiTheme="majorBidi" w:hAnsiTheme="majorBidi" w:cstheme="majorBidi"/>
          <w:i/>
          <w:iCs/>
          <w:lang w:val="en-US"/>
        </w:rPr>
        <w:t>gNB</w:t>
      </w:r>
      <w:proofErr w:type="spellEnd"/>
      <w:r w:rsidRPr="00145E77">
        <w:rPr>
          <w:rFonts w:asciiTheme="majorBidi" w:hAnsiTheme="majorBidi" w:cstheme="majorBidi"/>
          <w:i/>
          <w:iCs/>
          <w:lang w:val="en-US"/>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6EB3F99" w14:textId="77777777" w:rsidR="0092310F" w:rsidRPr="00145E77" w:rsidRDefault="0092310F" w:rsidP="0092310F">
      <w:pPr>
        <w:pStyle w:val="BodyText"/>
        <w:numPr>
          <w:ilvl w:val="0"/>
          <w:numId w:val="18"/>
        </w:numPr>
        <w:rPr>
          <w:rFonts w:asciiTheme="majorBidi" w:hAnsiTheme="majorBidi" w:cstheme="majorBidi"/>
          <w:i/>
          <w:iCs/>
          <w:lang w:val="en-US"/>
        </w:rPr>
      </w:pPr>
      <w:r w:rsidRPr="00145E77">
        <w:rPr>
          <w:rFonts w:asciiTheme="majorBidi" w:hAnsiTheme="majorBidi" w:cstheme="majorBidi"/>
          <w:i/>
          <w:iCs/>
          <w:lang w:val="en-US"/>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145E77">
        <w:rPr>
          <w:rFonts w:asciiTheme="majorBidi" w:hAnsiTheme="majorBidi" w:cstheme="majorBidi"/>
          <w:i/>
          <w:iCs/>
          <w:lang w:val="en-US"/>
        </w:rPr>
        <w:t>gNB</w:t>
      </w:r>
      <w:proofErr w:type="spellEnd"/>
      <w:r w:rsidRPr="00145E77">
        <w:rPr>
          <w:rFonts w:asciiTheme="majorBidi" w:hAnsiTheme="majorBidi" w:cstheme="majorBidi"/>
          <w:i/>
          <w:iCs/>
          <w:lang w:val="en-US"/>
        </w:rPr>
        <w:t xml:space="preserve"> transmission to detect the start of transmission bursts by the serving </w:t>
      </w:r>
      <w:proofErr w:type="spellStart"/>
      <w:r w:rsidRPr="00145E77">
        <w:rPr>
          <w:rFonts w:asciiTheme="majorBidi" w:hAnsiTheme="majorBidi" w:cstheme="majorBidi"/>
          <w:i/>
          <w:iCs/>
          <w:lang w:val="en-US"/>
        </w:rPr>
        <w:t>gNB</w:t>
      </w:r>
      <w:proofErr w:type="spellEnd"/>
      <w:r w:rsidRPr="00145E77">
        <w:rPr>
          <w:rFonts w:asciiTheme="majorBidi" w:hAnsiTheme="majorBidi" w:cstheme="majorBidi"/>
          <w:i/>
          <w:iCs/>
          <w:lang w:val="en-US"/>
        </w:rPr>
        <w:t xml:space="preserve"> and potentially for power saving</w:t>
      </w:r>
    </w:p>
    <w:p w14:paraId="09F38D5A" w14:textId="77777777" w:rsidR="0092310F" w:rsidRPr="00145E77" w:rsidRDefault="0092310F" w:rsidP="0092310F">
      <w:pPr>
        <w:pStyle w:val="BodyText"/>
        <w:numPr>
          <w:ilvl w:val="1"/>
          <w:numId w:val="18"/>
        </w:numPr>
        <w:rPr>
          <w:rFonts w:asciiTheme="majorBidi" w:hAnsiTheme="majorBidi" w:cstheme="majorBidi"/>
          <w:i/>
          <w:iCs/>
          <w:lang w:val="en-US"/>
        </w:rPr>
      </w:pPr>
      <w:r w:rsidRPr="00145E77">
        <w:rPr>
          <w:rFonts w:asciiTheme="majorBidi" w:hAnsiTheme="majorBidi" w:cstheme="majorBidi"/>
          <w:i/>
          <w:iCs/>
          <w:lang w:val="en-US"/>
        </w:rPr>
        <w:t>Note: Whether a preamble, if defined, can be used for power saving in all cases depends on the details of the design.</w:t>
      </w:r>
    </w:p>
    <w:p w14:paraId="5F827515" w14:textId="77777777" w:rsidR="0092310F" w:rsidRPr="00145E77" w:rsidRDefault="0092310F" w:rsidP="0092310F">
      <w:pPr>
        <w:pStyle w:val="BodyText"/>
        <w:numPr>
          <w:ilvl w:val="0"/>
          <w:numId w:val="18"/>
        </w:numPr>
        <w:rPr>
          <w:rFonts w:asciiTheme="majorBidi" w:hAnsiTheme="majorBidi" w:cstheme="majorBidi"/>
          <w:i/>
          <w:iCs/>
          <w:lang w:val="en-US"/>
        </w:rPr>
      </w:pPr>
      <w:r w:rsidRPr="00145E77">
        <w:rPr>
          <w:rFonts w:asciiTheme="majorBidi" w:hAnsiTheme="majorBidi" w:cstheme="majorBidi"/>
          <w:i/>
          <w:iCs/>
          <w:lang w:val="en-US"/>
        </w:rPr>
        <w:t xml:space="preserve">Note: Other signals present in the transmission burst may also be used </w:t>
      </w:r>
      <w:proofErr w:type="gramStart"/>
      <w:r w:rsidRPr="00145E77">
        <w:rPr>
          <w:rFonts w:asciiTheme="majorBidi" w:hAnsiTheme="majorBidi" w:cstheme="majorBidi"/>
          <w:i/>
          <w:iCs/>
          <w:lang w:val="en-US"/>
        </w:rPr>
        <w:t>for the purpose of</w:t>
      </w:r>
      <w:proofErr w:type="gramEnd"/>
      <w:r w:rsidRPr="00145E77">
        <w:rPr>
          <w:rFonts w:asciiTheme="majorBidi" w:hAnsiTheme="majorBidi" w:cstheme="majorBidi"/>
          <w:i/>
          <w:iCs/>
          <w:lang w:val="en-US"/>
        </w:rPr>
        <w:t xml:space="preserve"> detection of the transmission burst</w:t>
      </w:r>
    </w:p>
    <w:p w14:paraId="2AD29A18" w14:textId="4000C30A" w:rsidR="0092310F" w:rsidRPr="00145E77" w:rsidRDefault="0092310F" w:rsidP="0092310F">
      <w:pPr>
        <w:pStyle w:val="BodyText"/>
        <w:numPr>
          <w:ilvl w:val="0"/>
          <w:numId w:val="18"/>
        </w:numPr>
        <w:rPr>
          <w:rFonts w:asciiTheme="majorBidi" w:hAnsiTheme="majorBidi" w:cstheme="majorBidi"/>
          <w:i/>
          <w:iCs/>
          <w:lang w:val="en-US"/>
        </w:rPr>
      </w:pPr>
      <w:r w:rsidRPr="00145E77">
        <w:rPr>
          <w:rFonts w:asciiTheme="majorBidi" w:hAnsiTheme="majorBidi" w:cstheme="majorBidi"/>
          <w:i/>
          <w:iCs/>
          <w:lang w:val="en-US"/>
        </w:rPr>
        <w:t>FFS: Potential enhancements to DMRS design to address issues with detection probability</w:t>
      </w:r>
    </w:p>
    <w:p w14:paraId="6C6E6109" w14:textId="77777777" w:rsidR="0092310F" w:rsidRPr="00145E77" w:rsidRDefault="0092310F" w:rsidP="0092310F">
      <w:pPr>
        <w:pStyle w:val="BodyText"/>
        <w:numPr>
          <w:ilvl w:val="0"/>
          <w:numId w:val="19"/>
        </w:numPr>
        <w:rPr>
          <w:rFonts w:asciiTheme="majorBidi" w:hAnsiTheme="majorBidi" w:cstheme="majorBidi"/>
          <w:lang w:val="en-US"/>
        </w:rPr>
      </w:pPr>
      <w:r w:rsidRPr="00145E77">
        <w:rPr>
          <w:rFonts w:asciiTheme="majorBidi" w:hAnsiTheme="majorBidi" w:cstheme="majorBidi"/>
          <w:i/>
          <w:iCs/>
          <w:lang w:val="en-US"/>
        </w:rPr>
        <w:t>The payload of a PDCCH and/or GC-PDCCH transmission can contain information regarding COT structure that may be used by the UE for power saving</w:t>
      </w:r>
      <w:r w:rsidRPr="00145E77">
        <w:rPr>
          <w:rFonts w:asciiTheme="majorBidi" w:hAnsiTheme="majorBidi" w:cstheme="majorBidi"/>
          <w:lang w:val="en-US"/>
        </w:rPr>
        <w:t xml:space="preserve"> </w:t>
      </w:r>
    </w:p>
    <w:p w14:paraId="14DE8170" w14:textId="23DC57F5" w:rsidR="005A0B89" w:rsidRPr="007E2495" w:rsidRDefault="007E2342" w:rsidP="007A1E38">
      <w:pPr>
        <w:pStyle w:val="BodyText"/>
        <w:rPr>
          <w:lang w:val="en-US"/>
        </w:rPr>
      </w:pPr>
      <w:r w:rsidRPr="007E2495">
        <w:rPr>
          <w:lang w:val="en-US"/>
        </w:rPr>
        <w:t xml:space="preserve">The agreement above lists the GC-PDCCH and the PDCCH as alternatives for the use of power saving. </w:t>
      </w:r>
      <w:r w:rsidR="003211E8" w:rsidRPr="007E2495">
        <w:rPr>
          <w:lang w:val="en-US"/>
        </w:rPr>
        <w:t xml:space="preserve"> We prefer the GC-PDCCH and its associated DMRS to be used for </w:t>
      </w:r>
      <w:proofErr w:type="gramStart"/>
      <w:r w:rsidR="003211E8" w:rsidRPr="007E2495">
        <w:rPr>
          <w:lang w:val="en-US"/>
        </w:rPr>
        <w:t>burst</w:t>
      </w:r>
      <w:proofErr w:type="gramEnd"/>
      <w:r w:rsidR="003211E8" w:rsidRPr="007E2495">
        <w:rPr>
          <w:lang w:val="en-US"/>
        </w:rPr>
        <w:t xml:space="preserve"> detection. </w:t>
      </w:r>
      <w:r w:rsidR="00580731" w:rsidRPr="007E2495">
        <w:rPr>
          <w:lang w:val="en-US"/>
        </w:rPr>
        <w:t xml:space="preserve">Under the assumption that a GC-PDCCH is always transmitted in every PDCCH monitoring occasion for a UE, the following </w:t>
      </w:r>
      <w:r w:rsidR="00BB295F" w:rsidRPr="007E2495">
        <w:rPr>
          <w:lang w:val="en-US"/>
        </w:rPr>
        <w:t>behavior</w:t>
      </w:r>
      <w:r w:rsidR="00580731" w:rsidRPr="007E2495">
        <w:rPr>
          <w:lang w:val="en-US"/>
        </w:rPr>
        <w:t xml:space="preserve"> could be adopted by the UE by implementation if such </w:t>
      </w:r>
      <w:r w:rsidR="00BB295F" w:rsidRPr="007E2495">
        <w:rPr>
          <w:lang w:val="en-US"/>
        </w:rPr>
        <w:t>behavior</w:t>
      </w:r>
      <w:r w:rsidR="00580731" w:rsidRPr="007E2495">
        <w:rPr>
          <w:lang w:val="en-US"/>
        </w:rPr>
        <w:t xml:space="preserve"> can lead to power savings:</w:t>
      </w:r>
    </w:p>
    <w:p w14:paraId="5D5DECCA" w14:textId="7EBFEEE6" w:rsidR="007A1E38" w:rsidRPr="007E2495" w:rsidRDefault="007D7B00" w:rsidP="007A1E38">
      <w:pPr>
        <w:pStyle w:val="BodyText"/>
        <w:rPr>
          <w:lang w:val="en-US"/>
        </w:rPr>
      </w:pPr>
      <w:r w:rsidRPr="007E2495">
        <w:rPr>
          <w:lang w:val="en-US"/>
        </w:rPr>
        <w:t>T</w:t>
      </w:r>
      <w:r w:rsidR="00580731" w:rsidRPr="007E2495">
        <w:rPr>
          <w:lang w:val="en-US"/>
        </w:rPr>
        <w:t>he UE first detects if DM-RS of GC-PDCCH exists in a configured Type3-PDCCH common search space. Second, if the DMRS is detected, the UE performs further PDCCH monitoring</w:t>
      </w:r>
      <w:r w:rsidR="003211E8" w:rsidRPr="007E2495">
        <w:rPr>
          <w:lang w:val="en-US"/>
        </w:rPr>
        <w:t xml:space="preserve"> and can also potentially receive </w:t>
      </w:r>
      <w:r w:rsidR="003211E8" w:rsidRPr="007E2495">
        <w:rPr>
          <w:lang w:val="en-US"/>
        </w:rPr>
        <w:lastRenderedPageBreak/>
        <w:t xml:space="preserve">some information on the ongoing channel occupancy by the </w:t>
      </w:r>
      <w:proofErr w:type="spellStart"/>
      <w:r w:rsidR="003211E8" w:rsidRPr="007E2495">
        <w:rPr>
          <w:lang w:val="en-US"/>
        </w:rPr>
        <w:t>gNB</w:t>
      </w:r>
      <w:proofErr w:type="spellEnd"/>
      <w:r w:rsidR="002B0E7D">
        <w:rPr>
          <w:lang w:val="en-US"/>
        </w:rPr>
        <w:t xml:space="preserve"> which can potentially be used to enable power savings at the UE</w:t>
      </w:r>
      <w:r w:rsidR="00580731" w:rsidRPr="007E2495">
        <w:rPr>
          <w:lang w:val="en-US"/>
        </w:rPr>
        <w:t>. Otherwise it continues to monitor DM-RS only in the next configured occasion.</w:t>
      </w:r>
      <w:r w:rsidR="00227384" w:rsidRPr="007E2495">
        <w:rPr>
          <w:lang w:val="en-US"/>
        </w:rPr>
        <w:t xml:space="preserve"> </w:t>
      </w:r>
      <w:r w:rsidR="007A1E38" w:rsidRPr="007E2495">
        <w:rPr>
          <w:lang w:val="en-US"/>
        </w:rPr>
        <w:t xml:space="preserve">It </w:t>
      </w:r>
      <w:r w:rsidR="00BB2FDE">
        <w:rPr>
          <w:lang w:val="en-US"/>
        </w:rPr>
        <w:t>is worth noting</w:t>
      </w:r>
      <w:r w:rsidR="007A1E38" w:rsidRPr="007E2495">
        <w:rPr>
          <w:lang w:val="en-US"/>
        </w:rPr>
        <w:t xml:space="preserve"> that the UE can choose when </w:t>
      </w:r>
      <w:r w:rsidR="008D59F8">
        <w:rPr>
          <w:lang w:val="en-US"/>
        </w:rPr>
        <w:t xml:space="preserve">to use </w:t>
      </w:r>
      <w:r w:rsidR="007A1E38" w:rsidRPr="007E2495">
        <w:rPr>
          <w:lang w:val="en-US"/>
        </w:rPr>
        <w:t xml:space="preserve">such a mechanism </w:t>
      </w:r>
      <w:r w:rsidR="008D59F8">
        <w:rPr>
          <w:lang w:val="en-US"/>
        </w:rPr>
        <w:t>for</w:t>
      </w:r>
      <w:r w:rsidR="007A1E38" w:rsidRPr="007E2495">
        <w:rPr>
          <w:lang w:val="en-US"/>
        </w:rPr>
        <w:t xml:space="preserve"> power </w:t>
      </w:r>
      <w:r w:rsidR="00DA4833">
        <w:rPr>
          <w:lang w:val="en-US"/>
        </w:rPr>
        <w:t>saving</w:t>
      </w:r>
      <w:r w:rsidR="007A1E38" w:rsidRPr="007E2495">
        <w:rPr>
          <w:lang w:val="en-US"/>
        </w:rPr>
        <w:t xml:space="preserve"> </w:t>
      </w:r>
      <w:proofErr w:type="gramStart"/>
      <w:r w:rsidR="007A1E38" w:rsidRPr="007E2495">
        <w:rPr>
          <w:lang w:val="en-US"/>
        </w:rPr>
        <w:t>in order to</w:t>
      </w:r>
      <w:proofErr w:type="gramEnd"/>
      <w:r w:rsidR="007A1E38" w:rsidRPr="007E2495">
        <w:rPr>
          <w:lang w:val="en-US"/>
        </w:rPr>
        <w:t xml:space="preserve"> comply with the performance requirements. We </w:t>
      </w:r>
      <w:r w:rsidR="00BF26BC">
        <w:rPr>
          <w:lang w:val="en-US"/>
        </w:rPr>
        <w:t>also</w:t>
      </w:r>
      <w:r w:rsidR="007A1E38" w:rsidRPr="007E2495">
        <w:rPr>
          <w:lang w:val="en-US"/>
        </w:rPr>
        <w:t xml:space="preserve"> note that the CORESET may be configured with a wideband DMRS</w:t>
      </w:r>
      <w:r w:rsidR="00006B0C">
        <w:rPr>
          <w:lang w:val="en-US"/>
        </w:rPr>
        <w:t>,</w:t>
      </w:r>
      <w:r w:rsidR="007A1E38" w:rsidRPr="007E2495">
        <w:rPr>
          <w:lang w:val="en-US"/>
        </w:rPr>
        <w:t xml:space="preserve"> although this may not be necessary</w:t>
      </w:r>
      <w:r w:rsidR="00006B0C">
        <w:rPr>
          <w:lang w:val="en-US"/>
        </w:rPr>
        <w:t>,</w:t>
      </w:r>
      <w:r w:rsidR="007A1E38" w:rsidRPr="007E2495">
        <w:rPr>
          <w:lang w:val="en-US"/>
        </w:rPr>
        <w:t xml:space="preserve"> if the GC-PDCCH is being transmitted with aggregation level 8 or 16 so that an entire symbol is anyway being occupied by the DMRS associated with the PDCCH. </w:t>
      </w:r>
    </w:p>
    <w:p w14:paraId="66592C80" w14:textId="4644B127" w:rsidR="00E720F1" w:rsidRDefault="00FE667A" w:rsidP="00351561">
      <w:pPr>
        <w:pStyle w:val="Proposal"/>
        <w:rPr>
          <w:lang w:val="en-US"/>
        </w:rPr>
      </w:pPr>
      <w:bookmarkStart w:id="30" w:name="_Toc1144815"/>
      <w:r w:rsidRPr="00145E77">
        <w:rPr>
          <w:lang w:val="en-US"/>
        </w:rPr>
        <w:t xml:space="preserve">The UE may assume the presence of </w:t>
      </w:r>
      <w:r w:rsidR="00DE0F12">
        <w:rPr>
          <w:lang w:val="en-US"/>
        </w:rPr>
        <w:t>GC-PDCCH and it</w:t>
      </w:r>
      <w:r w:rsidR="00E85467">
        <w:rPr>
          <w:lang w:val="en-US"/>
        </w:rPr>
        <w:t>s</w:t>
      </w:r>
      <w:r w:rsidR="00DE0F12">
        <w:rPr>
          <w:lang w:val="en-US"/>
        </w:rPr>
        <w:t xml:space="preserve"> associated DMRS </w:t>
      </w:r>
      <w:r w:rsidR="007216E9">
        <w:rPr>
          <w:lang w:val="en-US"/>
        </w:rPr>
        <w:t xml:space="preserve">in a subset of </w:t>
      </w:r>
      <w:r w:rsidR="00282A4A">
        <w:rPr>
          <w:lang w:val="en-US"/>
        </w:rPr>
        <w:t xml:space="preserve">PDCCH </w:t>
      </w:r>
      <w:r w:rsidR="007216E9">
        <w:rPr>
          <w:lang w:val="en-US"/>
        </w:rPr>
        <w:t xml:space="preserve">monitoring occasions </w:t>
      </w:r>
      <w:r w:rsidRPr="00145E77">
        <w:rPr>
          <w:lang w:val="en-US"/>
        </w:rPr>
        <w:t xml:space="preserve">to detect transmission bursts by the serving </w:t>
      </w:r>
      <w:proofErr w:type="spellStart"/>
      <w:r w:rsidRPr="00145E77">
        <w:rPr>
          <w:lang w:val="en-US"/>
        </w:rPr>
        <w:t>gNB</w:t>
      </w:r>
      <w:proofErr w:type="spellEnd"/>
      <w:r w:rsidR="00DE0F12">
        <w:rPr>
          <w:lang w:val="en-US"/>
        </w:rPr>
        <w:t>.</w:t>
      </w:r>
      <w:bookmarkEnd w:id="30"/>
    </w:p>
    <w:p w14:paraId="3AD97FF4" w14:textId="7F593AF6" w:rsidR="00BB5D65" w:rsidRPr="005D641C" w:rsidRDefault="00E461E8" w:rsidP="00BB5D65">
      <w:pPr>
        <w:pStyle w:val="BodyText"/>
        <w:rPr>
          <w:lang w:val="en-US"/>
        </w:rPr>
      </w:pPr>
      <w:r w:rsidRPr="007E2495">
        <w:rPr>
          <w:lang w:val="en-US"/>
        </w:rPr>
        <w:t>I</w:t>
      </w:r>
      <w:r w:rsidR="00227384" w:rsidRPr="007E2495">
        <w:rPr>
          <w:lang w:val="en-US"/>
        </w:rPr>
        <w:t xml:space="preserve">t </w:t>
      </w:r>
      <w:r w:rsidRPr="007E2495">
        <w:rPr>
          <w:lang w:val="en-US"/>
        </w:rPr>
        <w:t xml:space="preserve">has been </w:t>
      </w:r>
      <w:r w:rsidR="00BB5D65" w:rsidRPr="007E2495">
        <w:rPr>
          <w:lang w:val="en-US"/>
        </w:rPr>
        <w:t>argued that reception of an 802.11a</w:t>
      </w:r>
      <w:r w:rsidR="007321BB" w:rsidRPr="007E2495">
        <w:rPr>
          <w:lang w:val="en-US"/>
        </w:rPr>
        <w:t>/ax</w:t>
      </w:r>
      <w:r w:rsidR="00BB5D65" w:rsidRPr="007E2495">
        <w:rPr>
          <w:lang w:val="en-US"/>
        </w:rPr>
        <w:t xml:space="preserve"> preamble at an NR-U UE (transmitted from either a Wi-Fi or an NR-U device) can reduce UE power consumption. The claim is that the UE may be able to defer from control channel (PDCCH) monitoring and/or sensing the medium during the transmission duration indicated by </w:t>
      </w:r>
      <w:r w:rsidR="007321BB" w:rsidRPr="007E2495">
        <w:rPr>
          <w:lang w:val="en-US"/>
        </w:rPr>
        <w:t>the 802.11a/ax preamble</w:t>
      </w:r>
      <w:r w:rsidR="00227384" w:rsidRPr="007E2495">
        <w:rPr>
          <w:lang w:val="en-US"/>
        </w:rPr>
        <w:t xml:space="preserve">. </w:t>
      </w:r>
      <w:r w:rsidR="00CC0D63">
        <w:rPr>
          <w:lang w:val="en-US"/>
        </w:rPr>
        <w:t>I</w:t>
      </w:r>
      <w:r w:rsidR="000E1CB0" w:rsidRPr="007E2495">
        <w:rPr>
          <w:lang w:val="en-US"/>
        </w:rPr>
        <w:t xml:space="preserve">n past contributions </w:t>
      </w:r>
      <w:r w:rsidR="000D3B10">
        <w:rPr>
          <w:lang w:val="en-US"/>
        </w:rPr>
        <w:fldChar w:fldCharType="begin"/>
      </w:r>
      <w:r w:rsidR="000D3B10">
        <w:rPr>
          <w:lang w:val="en-US"/>
        </w:rPr>
        <w:instrText xml:space="preserve"> REF _Ref1141023 \r \h </w:instrText>
      </w:r>
      <w:r w:rsidR="000D3B10">
        <w:rPr>
          <w:lang w:val="en-US"/>
        </w:rPr>
      </w:r>
      <w:r w:rsidR="000D3B10">
        <w:rPr>
          <w:lang w:val="en-US"/>
        </w:rPr>
        <w:fldChar w:fldCharType="separate"/>
      </w:r>
      <w:r w:rsidR="000D3B10">
        <w:rPr>
          <w:cs/>
          <w:lang w:val="en-US"/>
        </w:rPr>
        <w:t>‎</w:t>
      </w:r>
      <w:r w:rsidR="000D3B10">
        <w:rPr>
          <w:lang w:val="en-US"/>
        </w:rPr>
        <w:t>[8]</w:t>
      </w:r>
      <w:r w:rsidR="000D3B10">
        <w:rPr>
          <w:lang w:val="en-US"/>
        </w:rPr>
        <w:fldChar w:fldCharType="end"/>
      </w:r>
      <w:r w:rsidR="00CC0D63">
        <w:rPr>
          <w:lang w:val="en-US"/>
        </w:rPr>
        <w:t>, we have discussed</w:t>
      </w:r>
      <w:r w:rsidR="00227384" w:rsidRPr="007E2495">
        <w:rPr>
          <w:lang w:val="en-US"/>
        </w:rPr>
        <w:t xml:space="preserve"> power consumption based on pure NR-based </w:t>
      </w:r>
      <w:r w:rsidR="000D3B10" w:rsidRPr="007E2495">
        <w:rPr>
          <w:lang w:val="en-US"/>
        </w:rPr>
        <w:t>signaling</w:t>
      </w:r>
      <w:r w:rsidR="00227384" w:rsidRPr="007E2495">
        <w:rPr>
          <w:lang w:val="en-US"/>
        </w:rPr>
        <w:t xml:space="preserve"> using the </w:t>
      </w:r>
      <w:proofErr w:type="spellStart"/>
      <w:r w:rsidR="00227384" w:rsidRPr="007E2495">
        <w:rPr>
          <w:lang w:val="en-US"/>
        </w:rPr>
        <w:t>gNB</w:t>
      </w:r>
      <w:proofErr w:type="spellEnd"/>
      <w:r w:rsidR="00227384" w:rsidRPr="007E2495">
        <w:rPr>
          <w:lang w:val="en-US"/>
        </w:rPr>
        <w:t xml:space="preserve"> DL transmission burst detection approach described above</w:t>
      </w:r>
      <w:r w:rsidR="00B15602">
        <w:rPr>
          <w:lang w:val="en-US"/>
        </w:rPr>
        <w:t xml:space="preserve"> as the baseline</w:t>
      </w:r>
      <w:r w:rsidR="00012DEB">
        <w:rPr>
          <w:lang w:val="en-US"/>
        </w:rPr>
        <w:t>,</w:t>
      </w:r>
      <w:r w:rsidR="000E1CB0" w:rsidRPr="007E2495">
        <w:rPr>
          <w:lang w:val="en-US"/>
        </w:rPr>
        <w:t xml:space="preserve"> and any</w:t>
      </w:r>
      <w:r w:rsidR="00227384" w:rsidRPr="007E2495">
        <w:rPr>
          <w:lang w:val="en-US"/>
        </w:rPr>
        <w:t xml:space="preserve"> </w:t>
      </w:r>
      <w:r w:rsidR="00BB5D65" w:rsidRPr="007E2495">
        <w:rPr>
          <w:lang w:val="en-US"/>
        </w:rPr>
        <w:t xml:space="preserve">potential </w:t>
      </w:r>
      <w:r w:rsidR="00BB5D65" w:rsidRPr="007E2495">
        <w:rPr>
          <w:i/>
          <w:lang w:val="en-US"/>
        </w:rPr>
        <w:t>additional</w:t>
      </w:r>
      <w:r w:rsidR="00BB5D65" w:rsidRPr="007E2495">
        <w:rPr>
          <w:lang w:val="en-US"/>
        </w:rPr>
        <w:t xml:space="preserve"> </w:t>
      </w:r>
      <w:r w:rsidR="00227384" w:rsidRPr="007E2495">
        <w:rPr>
          <w:lang w:val="en-US"/>
        </w:rPr>
        <w:t xml:space="preserve">UE </w:t>
      </w:r>
      <w:r w:rsidR="00BB5D65" w:rsidRPr="007E2495">
        <w:rPr>
          <w:lang w:val="en-US"/>
        </w:rPr>
        <w:t>power saving opportunities</w:t>
      </w:r>
      <w:r w:rsidR="000E1CB0" w:rsidRPr="007E2495">
        <w:rPr>
          <w:lang w:val="en-US"/>
        </w:rPr>
        <w:t xml:space="preserve"> that</w:t>
      </w:r>
      <w:r w:rsidR="00BB5D65" w:rsidRPr="007E2495">
        <w:rPr>
          <w:lang w:val="en-US"/>
        </w:rPr>
        <w:t xml:space="preserve"> </w:t>
      </w:r>
      <w:r w:rsidR="00BB5D65" w:rsidRPr="007E2495">
        <w:rPr>
          <w:i/>
          <w:lang w:val="en-US"/>
        </w:rPr>
        <w:t>might</w:t>
      </w:r>
      <w:r w:rsidR="00BB5D65" w:rsidRPr="007E2495">
        <w:rPr>
          <w:lang w:val="en-US"/>
        </w:rPr>
        <w:t xml:space="preserve"> be possi</w:t>
      </w:r>
      <w:r w:rsidR="00227384" w:rsidRPr="007E2495">
        <w:rPr>
          <w:lang w:val="en-US"/>
        </w:rPr>
        <w:t xml:space="preserve">ble over and above the baseline if 802.11 a/ax preamble detection is employed. We </w:t>
      </w:r>
      <w:r w:rsidR="00FF2C32">
        <w:rPr>
          <w:lang w:val="en-US"/>
        </w:rPr>
        <w:t>further</w:t>
      </w:r>
      <w:r w:rsidR="00227384" w:rsidRPr="007E2495">
        <w:rPr>
          <w:lang w:val="en-US"/>
        </w:rPr>
        <w:t xml:space="preserve"> </w:t>
      </w:r>
      <w:r w:rsidR="000E1CB0" w:rsidRPr="007E2495">
        <w:rPr>
          <w:lang w:val="en-US"/>
        </w:rPr>
        <w:t xml:space="preserve">discussed </w:t>
      </w:r>
      <w:r w:rsidR="00227384" w:rsidRPr="007E2495">
        <w:rPr>
          <w:lang w:val="en-US"/>
        </w:rPr>
        <w:t xml:space="preserve">the heavy costs of </w:t>
      </w:r>
      <w:r w:rsidR="00F83048">
        <w:rPr>
          <w:lang w:val="en-US"/>
        </w:rPr>
        <w:t xml:space="preserve">using the 802.11a/ax </w:t>
      </w:r>
      <w:r w:rsidR="00227384" w:rsidRPr="007E2495">
        <w:rPr>
          <w:lang w:val="en-US"/>
        </w:rPr>
        <w:t>approach.</w:t>
      </w:r>
      <w:r w:rsidR="00235900" w:rsidRPr="007E2495">
        <w:rPr>
          <w:lang w:val="en-US"/>
        </w:rPr>
        <w:t xml:space="preserve"> The already agreed approach based on NR signals such as the GC-PDCCH and associated DMRS can provide the opportunity for power savings without sacrificing the reachability of the UE. Furthermore, basic mechanisms such as C-DRX that are important for power saving in NR are not adversely affected </w:t>
      </w:r>
      <w:proofErr w:type="gramStart"/>
      <w:r w:rsidR="00235900" w:rsidRPr="007E2495">
        <w:rPr>
          <w:lang w:val="en-US"/>
        </w:rPr>
        <w:t>by the use of</w:t>
      </w:r>
      <w:proofErr w:type="gramEnd"/>
      <w:r w:rsidR="00235900" w:rsidRPr="007E2495">
        <w:rPr>
          <w:lang w:val="en-US"/>
        </w:rPr>
        <w:t xml:space="preserve"> such an approach.</w:t>
      </w:r>
      <w:r w:rsidR="004303EE" w:rsidRPr="007E2495">
        <w:rPr>
          <w:lang w:val="en-US"/>
        </w:rPr>
        <w:t xml:space="preserve"> </w:t>
      </w:r>
      <w:r w:rsidR="00915924">
        <w:rPr>
          <w:lang w:val="en-US"/>
        </w:rPr>
        <w:t>We note that</w:t>
      </w:r>
      <w:r w:rsidR="004303EE" w:rsidRPr="007E2495">
        <w:rPr>
          <w:lang w:val="en-US"/>
        </w:rPr>
        <w:t xml:space="preserve"> the 802.11a/ax preamble is fundamentally incompatible with C-DRX operation. Furthermore, there are either no power savings or the power savings come at a severe cost</w:t>
      </w:r>
      <w:r w:rsidR="001D5EBF" w:rsidRPr="007E2495">
        <w:rPr>
          <w:lang w:val="en-US"/>
        </w:rPr>
        <w:t xml:space="preserve"> in robustness</w:t>
      </w:r>
      <w:r w:rsidR="004C2B1A">
        <w:rPr>
          <w:lang w:val="en-US"/>
        </w:rPr>
        <w:t xml:space="preserve"> by using 802.11a/ax preamble</w:t>
      </w:r>
      <w:r w:rsidR="001D5EBF" w:rsidRPr="007E2495">
        <w:rPr>
          <w:lang w:val="en-US"/>
        </w:rPr>
        <w:t xml:space="preserve">. Therefore, we reiterate the following observation based on the discussion here and the analysis in </w:t>
      </w:r>
      <w:r w:rsidR="00617C4B">
        <w:rPr>
          <w:lang w:val="en-US"/>
        </w:rPr>
        <w:fldChar w:fldCharType="begin"/>
      </w:r>
      <w:r w:rsidR="00617C4B">
        <w:rPr>
          <w:lang w:val="en-US"/>
        </w:rPr>
        <w:instrText xml:space="preserve"> REF _Ref1141023 \r \h </w:instrText>
      </w:r>
      <w:r w:rsidR="00617C4B">
        <w:rPr>
          <w:lang w:val="en-US"/>
        </w:rPr>
      </w:r>
      <w:r w:rsidR="00617C4B">
        <w:rPr>
          <w:lang w:val="en-US"/>
        </w:rPr>
        <w:fldChar w:fldCharType="separate"/>
      </w:r>
      <w:r w:rsidR="00617C4B">
        <w:rPr>
          <w:cs/>
          <w:lang w:val="en-US"/>
        </w:rPr>
        <w:t>‎</w:t>
      </w:r>
      <w:r w:rsidR="00617C4B">
        <w:rPr>
          <w:lang w:val="en-US"/>
        </w:rPr>
        <w:t>[8]</w:t>
      </w:r>
      <w:r w:rsidR="00617C4B">
        <w:rPr>
          <w:lang w:val="en-US"/>
        </w:rPr>
        <w:fldChar w:fldCharType="end"/>
      </w:r>
      <w:r w:rsidR="001D5EBF" w:rsidRPr="005D641C">
        <w:rPr>
          <w:lang w:val="en-US"/>
        </w:rPr>
        <w:t>.</w:t>
      </w:r>
    </w:p>
    <w:p w14:paraId="5EA48D2E" w14:textId="4D72DE6A" w:rsidR="00074DCF" w:rsidRPr="005D641C" w:rsidRDefault="00BB5D65" w:rsidP="00BB5D65">
      <w:pPr>
        <w:pStyle w:val="Observation"/>
        <w:ind w:left="1530" w:hanging="1530"/>
        <w:rPr>
          <w:lang w:val="en-US"/>
        </w:rPr>
      </w:pPr>
      <w:bookmarkStart w:id="31" w:name="_Toc528950724"/>
      <w:bookmarkStart w:id="32" w:name="_Toc1144825"/>
      <w:r w:rsidRPr="005D641C">
        <w:rPr>
          <w:lang w:val="en-US"/>
        </w:rPr>
        <w:t>Adopting the 802.11a</w:t>
      </w:r>
      <w:r w:rsidR="00C13F4E" w:rsidRPr="005D641C">
        <w:rPr>
          <w:lang w:val="en-US"/>
        </w:rPr>
        <w:t>/ax</w:t>
      </w:r>
      <w:r w:rsidRPr="005D641C">
        <w:rPr>
          <w:lang w:val="en-US"/>
        </w:rPr>
        <w:t xml:space="preserve"> preamble does not guarantee additional power saving opportunities for NR-U over-and-above those achievable through </w:t>
      </w:r>
      <w:r w:rsidR="00C50F4F" w:rsidRPr="005D641C">
        <w:rPr>
          <w:lang w:val="en-US"/>
        </w:rPr>
        <w:t xml:space="preserve">pure </w:t>
      </w:r>
      <w:r w:rsidRPr="005D641C">
        <w:rPr>
          <w:lang w:val="en-US"/>
        </w:rPr>
        <w:t>NR-based signaling.</w:t>
      </w:r>
      <w:bookmarkEnd w:id="31"/>
      <w:bookmarkEnd w:id="32"/>
      <w:r w:rsidRPr="005D641C">
        <w:rPr>
          <w:lang w:val="en-US"/>
        </w:rPr>
        <w:t xml:space="preserve"> </w:t>
      </w:r>
    </w:p>
    <w:p w14:paraId="637D98A0" w14:textId="0BE1AD31" w:rsidR="00C13F4E" w:rsidRPr="005D641C" w:rsidRDefault="00C13F4E" w:rsidP="00C13F4E">
      <w:pPr>
        <w:spacing w:after="120"/>
        <w:jc w:val="both"/>
        <w:rPr>
          <w:rFonts w:ascii="Arial" w:hAnsi="Arial" w:cs="Arial"/>
          <w:lang w:val="en-US" w:eastAsia="zh-CN"/>
        </w:rPr>
      </w:pPr>
      <w:r w:rsidRPr="005D641C">
        <w:rPr>
          <w:rFonts w:ascii="Arial" w:hAnsi="Arial" w:cs="Arial"/>
          <w:lang w:val="en-US" w:eastAsia="zh-CN"/>
        </w:rPr>
        <w:t>Given what we have discussed, we</w:t>
      </w:r>
      <w:r w:rsidR="00C50F4F" w:rsidRPr="005D641C">
        <w:rPr>
          <w:rFonts w:ascii="Arial" w:hAnsi="Arial" w:cs="Arial"/>
          <w:lang w:val="en-US" w:eastAsia="zh-CN"/>
        </w:rPr>
        <w:t xml:space="preserve"> propose that</w:t>
      </w:r>
      <w:r w:rsidRPr="005D641C">
        <w:rPr>
          <w:rFonts w:ascii="Arial" w:hAnsi="Arial" w:cs="Arial"/>
          <w:lang w:val="en-US" w:eastAsia="zh-CN"/>
        </w:rPr>
        <w:t>.</w:t>
      </w:r>
    </w:p>
    <w:p w14:paraId="7D3D36D1" w14:textId="51329284" w:rsidR="00C50F4F" w:rsidRPr="005D641C" w:rsidRDefault="00C50F4F" w:rsidP="00C13F4E">
      <w:pPr>
        <w:pStyle w:val="Proposal"/>
        <w:tabs>
          <w:tab w:val="clear" w:pos="1304"/>
        </w:tabs>
        <w:ind w:left="1710" w:hanging="1710"/>
        <w:rPr>
          <w:lang w:val="en-US"/>
        </w:rPr>
      </w:pPr>
      <w:bookmarkStart w:id="33" w:name="_Toc528950729"/>
      <w:bookmarkStart w:id="34" w:name="_Toc1144816"/>
      <w:r w:rsidRPr="005D641C">
        <w:rPr>
          <w:lang w:val="en-US"/>
        </w:rPr>
        <w:t xml:space="preserve">Adopting the 802.11a/ax preamble is not considered </w:t>
      </w:r>
      <w:r w:rsidR="001D5EBF" w:rsidRPr="005D641C">
        <w:rPr>
          <w:lang w:val="en-US"/>
        </w:rPr>
        <w:t xml:space="preserve">as an additional mechanism </w:t>
      </w:r>
      <w:r w:rsidRPr="005D641C">
        <w:rPr>
          <w:lang w:val="en-US"/>
        </w:rPr>
        <w:t xml:space="preserve">for NR-U </w:t>
      </w:r>
      <w:proofErr w:type="gramStart"/>
      <w:r w:rsidRPr="005D641C">
        <w:rPr>
          <w:lang w:val="en-US"/>
        </w:rPr>
        <w:t>for the purpose of</w:t>
      </w:r>
      <w:proofErr w:type="gramEnd"/>
      <w:r w:rsidRPr="005D641C">
        <w:rPr>
          <w:lang w:val="en-US"/>
        </w:rPr>
        <w:t xml:space="preserve"> DL transmission burst detection.</w:t>
      </w:r>
      <w:bookmarkEnd w:id="34"/>
    </w:p>
    <w:bookmarkEnd w:id="33"/>
    <w:p w14:paraId="2C28A920" w14:textId="1D0A8F2B" w:rsidR="00444032" w:rsidRPr="005D641C" w:rsidRDefault="00444032" w:rsidP="00444032">
      <w:pPr>
        <w:pStyle w:val="Heading2"/>
        <w:rPr>
          <w:lang w:val="en-US" w:eastAsia="zh-CN"/>
        </w:rPr>
      </w:pPr>
      <w:r w:rsidRPr="005D641C">
        <w:rPr>
          <w:lang w:val="en-US" w:eastAsia="zh-CN"/>
        </w:rPr>
        <w:t>3.4</w:t>
      </w:r>
      <w:r w:rsidRPr="005D641C">
        <w:rPr>
          <w:lang w:val="en-US" w:eastAsia="zh-CN"/>
        </w:rPr>
        <w:tab/>
        <w:t>COT Structure Indication</w:t>
      </w:r>
    </w:p>
    <w:p w14:paraId="0024A8FF" w14:textId="348ADF8E" w:rsidR="00957774" w:rsidRPr="004F4B8A" w:rsidRDefault="00957774" w:rsidP="00957774">
      <w:pPr>
        <w:pStyle w:val="BodyText"/>
        <w:rPr>
          <w:lang w:val="en-US"/>
        </w:rPr>
      </w:pPr>
      <w:r w:rsidRPr="005D641C">
        <w:rPr>
          <w:lang w:val="en-US"/>
        </w:rPr>
        <w:t xml:space="preserve">In </w:t>
      </w:r>
      <w:r w:rsidR="00E553DF" w:rsidRPr="005D641C">
        <w:rPr>
          <w:lang w:val="en-US"/>
        </w:rPr>
        <w:t>LTE-</w:t>
      </w:r>
      <w:r w:rsidRPr="005D641C">
        <w:rPr>
          <w:lang w:val="en-US"/>
        </w:rPr>
        <w:t>L</w:t>
      </w:r>
      <w:r w:rsidR="00E553DF" w:rsidRPr="005D641C">
        <w:rPr>
          <w:lang w:val="en-US"/>
        </w:rPr>
        <w:t>AA,</w:t>
      </w:r>
      <w:r w:rsidRPr="005D641C">
        <w:rPr>
          <w:lang w:val="en-US"/>
        </w:rPr>
        <w:t xml:space="preserve"> indication of </w:t>
      </w:r>
      <w:r w:rsidRPr="00AB28E2">
        <w:rPr>
          <w:lang w:val="en-US"/>
        </w:rPr>
        <w:t>cell specific</w:t>
      </w:r>
      <w:r w:rsidRPr="004F4B8A">
        <w:rPr>
          <w:lang w:val="en-US"/>
        </w:rPr>
        <w:t xml:space="preserve"> </w:t>
      </w:r>
      <w:r w:rsidR="00D663A5" w:rsidRPr="004F4B8A">
        <w:rPr>
          <w:lang w:val="en-US"/>
        </w:rPr>
        <w:t>“</w:t>
      </w:r>
      <w:r w:rsidRPr="004F4B8A">
        <w:rPr>
          <w:lang w:val="en-US"/>
        </w:rPr>
        <w:t>subframe configuration</w:t>
      </w:r>
      <w:r w:rsidR="00D663A5" w:rsidRPr="004F4B8A">
        <w:rPr>
          <w:lang w:val="en-US"/>
        </w:rPr>
        <w:t xml:space="preserve"> for LAA”</w:t>
      </w:r>
      <w:r w:rsidRPr="004F4B8A">
        <w:rPr>
          <w:lang w:val="en-US"/>
        </w:rPr>
        <w:t xml:space="preserve"> of two consecutive subframe</w:t>
      </w:r>
      <w:r w:rsidR="00E553DF" w:rsidRPr="004F4B8A">
        <w:rPr>
          <w:lang w:val="en-US"/>
        </w:rPr>
        <w:t>s</w:t>
      </w:r>
      <w:r w:rsidRPr="004F4B8A">
        <w:rPr>
          <w:lang w:val="en-US"/>
        </w:rPr>
        <w:t xml:space="preserve"> to </w:t>
      </w:r>
      <w:r w:rsidR="00E553DF" w:rsidRPr="004F4B8A">
        <w:rPr>
          <w:lang w:val="en-US"/>
        </w:rPr>
        <w:t xml:space="preserve">a </w:t>
      </w:r>
      <w:r w:rsidRPr="004F4B8A">
        <w:rPr>
          <w:lang w:val="en-US"/>
        </w:rPr>
        <w:t xml:space="preserve">group of UEs </w:t>
      </w:r>
      <w:r w:rsidR="00E553DF" w:rsidRPr="004F4B8A">
        <w:rPr>
          <w:lang w:val="en-US"/>
        </w:rPr>
        <w:t>is</w:t>
      </w:r>
      <w:r w:rsidRPr="004F4B8A">
        <w:rPr>
          <w:lang w:val="en-US"/>
        </w:rPr>
        <w:t xml:space="preserve"> specified using DCI </w:t>
      </w:r>
      <w:r w:rsidR="00E553DF" w:rsidRPr="004F4B8A">
        <w:rPr>
          <w:lang w:val="en-US"/>
        </w:rPr>
        <w:t xml:space="preserve">with </w:t>
      </w:r>
      <w:r w:rsidRPr="004F4B8A">
        <w:rPr>
          <w:lang w:val="en-US"/>
        </w:rPr>
        <w:t xml:space="preserve">CRC scrambled by CC-RNTI. </w:t>
      </w:r>
      <w:r w:rsidR="00B37677" w:rsidRPr="004F4B8A">
        <w:rPr>
          <w:lang w:val="en-US"/>
        </w:rPr>
        <w:t xml:space="preserve">The </w:t>
      </w:r>
      <w:r w:rsidR="00B5097E" w:rsidRPr="004F4B8A">
        <w:rPr>
          <w:lang w:val="en-US"/>
        </w:rPr>
        <w:t xml:space="preserve">advantage of group </w:t>
      </w:r>
      <w:r w:rsidR="00E553DF" w:rsidRPr="004F4B8A">
        <w:rPr>
          <w:lang w:val="en-US"/>
        </w:rPr>
        <w:t xml:space="preserve">common </w:t>
      </w:r>
      <w:r w:rsidR="00FF06E3" w:rsidRPr="004F4B8A">
        <w:rPr>
          <w:lang w:val="en-US"/>
        </w:rPr>
        <w:t>signaling</w:t>
      </w:r>
      <w:r w:rsidR="00B37677" w:rsidRPr="004F4B8A">
        <w:rPr>
          <w:lang w:val="en-US"/>
        </w:rPr>
        <w:t>, among other</w:t>
      </w:r>
      <w:r w:rsidR="00690FA7" w:rsidRPr="004F4B8A">
        <w:rPr>
          <w:lang w:val="en-US"/>
        </w:rPr>
        <w:t xml:space="preserve"> things</w:t>
      </w:r>
      <w:r w:rsidR="00B37677" w:rsidRPr="004F4B8A">
        <w:rPr>
          <w:lang w:val="en-US"/>
        </w:rPr>
        <w:t>, is for the UE to make decisions on deferring PDCCH monitoring and/or to defer sensing the medium for the purposes of UL transmissions, e.g., transmission of scheduling requests (SR)</w:t>
      </w:r>
      <w:r w:rsidR="00690FA7" w:rsidRPr="004F4B8A">
        <w:rPr>
          <w:lang w:val="en-US"/>
        </w:rPr>
        <w:t xml:space="preserve">, which results in less </w:t>
      </w:r>
      <w:r w:rsidR="00B37677" w:rsidRPr="004F4B8A">
        <w:rPr>
          <w:lang w:val="en-US"/>
        </w:rPr>
        <w:t xml:space="preserve">power </w:t>
      </w:r>
      <w:r w:rsidR="00690FA7" w:rsidRPr="004F4B8A">
        <w:rPr>
          <w:lang w:val="en-US"/>
        </w:rPr>
        <w:t>consumption</w:t>
      </w:r>
      <w:r w:rsidR="00B37677" w:rsidRPr="004F4B8A">
        <w:rPr>
          <w:lang w:val="en-US"/>
        </w:rPr>
        <w:t xml:space="preserve">. </w:t>
      </w:r>
      <w:r w:rsidR="001D351D" w:rsidRPr="004F4B8A">
        <w:rPr>
          <w:lang w:val="en-US"/>
        </w:rPr>
        <w:t xml:space="preserve">The LAA </w:t>
      </w:r>
      <w:r w:rsidR="00540C55">
        <w:rPr>
          <w:lang w:val="en-US"/>
        </w:rPr>
        <w:t>group</w:t>
      </w:r>
      <w:r w:rsidR="001D351D" w:rsidRPr="004F4B8A">
        <w:rPr>
          <w:lang w:val="en-US"/>
        </w:rPr>
        <w:t xml:space="preserve"> common information DCI carries the following fields </w:t>
      </w:r>
      <w:r w:rsidR="0025592E">
        <w:rPr>
          <w:lang w:val="en-US"/>
        </w:rPr>
        <w:fldChar w:fldCharType="begin"/>
      </w:r>
      <w:r w:rsidR="0025592E">
        <w:rPr>
          <w:lang w:val="en-US"/>
        </w:rPr>
        <w:instrText xml:space="preserve"> REF _Ref1172541 \r \h </w:instrText>
      </w:r>
      <w:r w:rsidR="0025592E">
        <w:rPr>
          <w:lang w:val="en-US"/>
        </w:rPr>
      </w:r>
      <w:r w:rsidR="0025592E">
        <w:rPr>
          <w:lang w:val="en-US"/>
        </w:rPr>
        <w:fldChar w:fldCharType="separate"/>
      </w:r>
      <w:r w:rsidR="0025592E">
        <w:rPr>
          <w:cs/>
          <w:lang w:val="en-US"/>
        </w:rPr>
        <w:t>‎</w:t>
      </w:r>
      <w:r w:rsidR="0025592E">
        <w:rPr>
          <w:lang w:val="en-US"/>
        </w:rPr>
        <w:t>[6]</w:t>
      </w:r>
      <w:r w:rsidR="0025592E">
        <w:rPr>
          <w:lang w:val="en-US"/>
        </w:rPr>
        <w:fldChar w:fldCharType="end"/>
      </w:r>
    </w:p>
    <w:p w14:paraId="31A5DA9D" w14:textId="55D9F23F" w:rsidR="001D351D" w:rsidRPr="004F4B8A" w:rsidRDefault="00023C1F" w:rsidP="002C3A18">
      <w:pPr>
        <w:pStyle w:val="BodyText"/>
        <w:numPr>
          <w:ilvl w:val="0"/>
          <w:numId w:val="24"/>
        </w:numPr>
        <w:rPr>
          <w:lang w:val="en-US"/>
        </w:rPr>
      </w:pPr>
      <w:r w:rsidRPr="004F4B8A">
        <w:rPr>
          <w:lang w:val="en-US"/>
        </w:rPr>
        <w:t>Current and next s</w:t>
      </w:r>
      <w:r w:rsidR="001D351D" w:rsidRPr="004F4B8A">
        <w:rPr>
          <w:lang w:val="en-US"/>
        </w:rPr>
        <w:t>ubframe configuration</w:t>
      </w:r>
      <w:r w:rsidR="005D16A1" w:rsidRPr="004F4B8A">
        <w:rPr>
          <w:lang w:val="en-US"/>
        </w:rPr>
        <w:t>.</w:t>
      </w:r>
    </w:p>
    <w:p w14:paraId="42C09712" w14:textId="32B752CC" w:rsidR="001D351D" w:rsidRPr="004F4B8A" w:rsidRDefault="001D351D" w:rsidP="00B36D00">
      <w:pPr>
        <w:pStyle w:val="BodyText"/>
        <w:numPr>
          <w:ilvl w:val="0"/>
          <w:numId w:val="23"/>
        </w:numPr>
        <w:rPr>
          <w:lang w:val="en-US"/>
        </w:rPr>
      </w:pPr>
      <w:r w:rsidRPr="004F4B8A">
        <w:rPr>
          <w:lang w:val="en-US"/>
        </w:rPr>
        <w:t>UL duration and offset</w:t>
      </w:r>
      <w:r w:rsidR="00C45017" w:rsidRPr="004F4B8A">
        <w:rPr>
          <w:lang w:val="en-US"/>
        </w:rPr>
        <w:t xml:space="preserve"> which provides </w:t>
      </w:r>
      <w:r w:rsidR="00403C81" w:rsidRPr="004F4B8A">
        <w:rPr>
          <w:lang w:val="en-US"/>
        </w:rPr>
        <w:t>UEs the possibility of using CAT</w:t>
      </w:r>
      <w:r w:rsidR="00C45017" w:rsidRPr="004F4B8A">
        <w:rPr>
          <w:lang w:val="en-US"/>
        </w:rPr>
        <w:t>2</w:t>
      </w:r>
      <w:r w:rsidR="00403C81" w:rsidRPr="004F4B8A">
        <w:rPr>
          <w:lang w:val="en-US"/>
        </w:rPr>
        <w:t xml:space="preserve"> LBT for transmission </w:t>
      </w:r>
      <w:r w:rsidR="005D16A1" w:rsidRPr="004F4B8A">
        <w:rPr>
          <w:lang w:val="en-US"/>
        </w:rPr>
        <w:t xml:space="preserve">when DL/UL switching </w:t>
      </w:r>
      <w:r w:rsidR="00C45017" w:rsidRPr="004F4B8A">
        <w:rPr>
          <w:lang w:val="en-US"/>
        </w:rPr>
        <w:t xml:space="preserve">occurs </w:t>
      </w:r>
      <w:r w:rsidR="005D16A1" w:rsidRPr="004F4B8A">
        <w:rPr>
          <w:lang w:val="en-US"/>
        </w:rPr>
        <w:t xml:space="preserve">within the shared COT. </w:t>
      </w:r>
    </w:p>
    <w:p w14:paraId="717065CD" w14:textId="07CD1776" w:rsidR="001D351D" w:rsidRPr="004F4B8A" w:rsidRDefault="00112F7A" w:rsidP="00B36D00">
      <w:pPr>
        <w:pStyle w:val="BodyText"/>
        <w:numPr>
          <w:ilvl w:val="0"/>
          <w:numId w:val="23"/>
        </w:numPr>
        <w:rPr>
          <w:lang w:val="en-US"/>
        </w:rPr>
      </w:pPr>
      <w:r w:rsidRPr="004F4B8A">
        <w:rPr>
          <w:lang w:val="en-US"/>
        </w:rPr>
        <w:t>1-</w:t>
      </w:r>
      <w:r w:rsidR="00B6356F" w:rsidRPr="004F4B8A">
        <w:rPr>
          <w:lang w:val="en-US"/>
        </w:rPr>
        <w:t xml:space="preserve">bit for </w:t>
      </w:r>
      <w:r w:rsidR="001D351D" w:rsidRPr="004F4B8A">
        <w:rPr>
          <w:lang w:val="en-US"/>
        </w:rPr>
        <w:t>PUSCH trigger B</w:t>
      </w:r>
      <w:r w:rsidR="005D16A1" w:rsidRPr="004F4B8A">
        <w:rPr>
          <w:lang w:val="en-US"/>
        </w:rPr>
        <w:t xml:space="preserve">. This is </w:t>
      </w:r>
      <w:r w:rsidR="001D51E9" w:rsidRPr="004F4B8A">
        <w:rPr>
          <w:lang w:val="en-US"/>
        </w:rPr>
        <w:t xml:space="preserve">for a </w:t>
      </w:r>
      <w:r w:rsidR="005D16A1" w:rsidRPr="004F4B8A">
        <w:rPr>
          <w:lang w:val="en-US"/>
        </w:rPr>
        <w:t>two stage PUSCH transmission</w:t>
      </w:r>
      <w:r w:rsidR="001D51E9" w:rsidRPr="004F4B8A">
        <w:rPr>
          <w:lang w:val="en-US"/>
        </w:rPr>
        <w:t xml:space="preserve"> grant</w:t>
      </w:r>
      <w:r w:rsidR="005D16A1" w:rsidRPr="004F4B8A">
        <w:rPr>
          <w:lang w:val="en-US"/>
        </w:rPr>
        <w:t>, w</w:t>
      </w:r>
      <w:r w:rsidR="006F07A0">
        <w:rPr>
          <w:lang w:val="en-US"/>
        </w:rPr>
        <w:t>h</w:t>
      </w:r>
      <w:r w:rsidR="005D16A1" w:rsidRPr="004F4B8A">
        <w:rPr>
          <w:lang w:val="en-US"/>
        </w:rPr>
        <w:t xml:space="preserve">ere </w:t>
      </w:r>
      <w:r w:rsidR="001D51E9" w:rsidRPr="004F4B8A">
        <w:rPr>
          <w:lang w:val="en-US"/>
        </w:rPr>
        <w:t xml:space="preserve">the </w:t>
      </w:r>
      <w:r w:rsidR="005D16A1" w:rsidRPr="004F4B8A">
        <w:rPr>
          <w:lang w:val="en-US"/>
        </w:rPr>
        <w:t xml:space="preserve">UE </w:t>
      </w:r>
      <w:r w:rsidR="001D51E9" w:rsidRPr="004F4B8A">
        <w:rPr>
          <w:lang w:val="en-US"/>
        </w:rPr>
        <w:t xml:space="preserve">is </w:t>
      </w:r>
      <w:r w:rsidR="005D16A1" w:rsidRPr="004F4B8A">
        <w:rPr>
          <w:lang w:val="en-US"/>
        </w:rPr>
        <w:t xml:space="preserve">first assigned </w:t>
      </w:r>
      <w:r w:rsidR="00B6356F" w:rsidRPr="004F4B8A">
        <w:rPr>
          <w:lang w:val="en-US"/>
        </w:rPr>
        <w:t xml:space="preserve">with </w:t>
      </w:r>
      <w:r w:rsidR="005D16A1" w:rsidRPr="004F4B8A">
        <w:rPr>
          <w:lang w:val="en-US"/>
        </w:rPr>
        <w:t xml:space="preserve">the </w:t>
      </w:r>
      <w:r w:rsidR="00B6356F" w:rsidRPr="004F4B8A">
        <w:rPr>
          <w:lang w:val="en-US"/>
        </w:rPr>
        <w:t xml:space="preserve">UL </w:t>
      </w:r>
      <w:r w:rsidR="005D16A1" w:rsidRPr="004F4B8A">
        <w:rPr>
          <w:lang w:val="en-US"/>
        </w:rPr>
        <w:t xml:space="preserve">scheduling grant </w:t>
      </w:r>
      <w:r w:rsidR="00B6356F" w:rsidRPr="004F4B8A">
        <w:rPr>
          <w:lang w:val="en-US"/>
        </w:rPr>
        <w:t xml:space="preserve">in advance </w:t>
      </w:r>
      <w:r w:rsidR="001D51E9" w:rsidRPr="004F4B8A">
        <w:rPr>
          <w:lang w:val="en-US"/>
        </w:rPr>
        <w:t xml:space="preserve">with all the requisite information </w:t>
      </w:r>
      <w:r w:rsidR="00B6356F" w:rsidRPr="004F4B8A">
        <w:rPr>
          <w:lang w:val="en-US"/>
        </w:rPr>
        <w:t xml:space="preserve">except the subframe index for the </w:t>
      </w:r>
      <w:r w:rsidR="00EC0307" w:rsidRPr="004F4B8A">
        <w:rPr>
          <w:lang w:val="en-US"/>
        </w:rPr>
        <w:t>transmission</w:t>
      </w:r>
      <w:r w:rsidR="001D51E9" w:rsidRPr="004F4B8A">
        <w:rPr>
          <w:lang w:val="en-US"/>
        </w:rPr>
        <w:t>.</w:t>
      </w:r>
      <w:r w:rsidR="00EC0307" w:rsidRPr="004F4B8A">
        <w:rPr>
          <w:lang w:val="en-US"/>
        </w:rPr>
        <w:t xml:space="preserve"> </w:t>
      </w:r>
      <w:r w:rsidR="001D51E9" w:rsidRPr="004F4B8A">
        <w:rPr>
          <w:lang w:val="en-US"/>
        </w:rPr>
        <w:t>W</w:t>
      </w:r>
      <w:r w:rsidR="005D16A1" w:rsidRPr="004F4B8A">
        <w:rPr>
          <w:lang w:val="en-US"/>
        </w:rPr>
        <w:t xml:space="preserve">hen </w:t>
      </w:r>
      <w:r w:rsidR="001D51E9" w:rsidRPr="004F4B8A">
        <w:rPr>
          <w:lang w:val="en-US"/>
        </w:rPr>
        <w:t>the UE</w:t>
      </w:r>
      <w:r w:rsidR="005D16A1" w:rsidRPr="004F4B8A">
        <w:rPr>
          <w:lang w:val="en-US"/>
        </w:rPr>
        <w:t xml:space="preserve"> is triggered by </w:t>
      </w:r>
      <w:r w:rsidR="00B6356F" w:rsidRPr="004F4B8A">
        <w:rPr>
          <w:lang w:val="en-US"/>
        </w:rPr>
        <w:t>this bit</w:t>
      </w:r>
      <w:r w:rsidR="005D16A1" w:rsidRPr="004F4B8A">
        <w:rPr>
          <w:lang w:val="en-US"/>
        </w:rPr>
        <w:t>, the UE can transmit uplink data according to the grant received at the first stage</w:t>
      </w:r>
      <w:r w:rsidR="00B6356F" w:rsidRPr="004F4B8A">
        <w:rPr>
          <w:lang w:val="en-US"/>
        </w:rPr>
        <w:t>, within the subframes configured by C</w:t>
      </w:r>
      <w:r w:rsidR="00237610">
        <w:rPr>
          <w:lang w:val="en-US"/>
        </w:rPr>
        <w:t>C</w:t>
      </w:r>
      <w:r w:rsidR="00B6356F" w:rsidRPr="004F4B8A">
        <w:rPr>
          <w:lang w:val="en-US"/>
        </w:rPr>
        <w:t>-PDCCH.</w:t>
      </w:r>
    </w:p>
    <w:p w14:paraId="7FFE689F" w14:textId="5A64B916" w:rsidR="001D351D" w:rsidRPr="004F4B8A" w:rsidRDefault="00112F7A">
      <w:pPr>
        <w:pStyle w:val="BodyText"/>
        <w:numPr>
          <w:ilvl w:val="0"/>
          <w:numId w:val="23"/>
        </w:numPr>
        <w:rPr>
          <w:lang w:val="en-US"/>
        </w:rPr>
      </w:pPr>
      <w:r w:rsidRPr="004F4B8A">
        <w:rPr>
          <w:lang w:val="en-US"/>
        </w:rPr>
        <w:t xml:space="preserve">1-bit </w:t>
      </w:r>
      <w:r w:rsidR="001D351D" w:rsidRPr="004F4B8A">
        <w:rPr>
          <w:lang w:val="en-US"/>
        </w:rPr>
        <w:t>COT sharing indication for AUL</w:t>
      </w:r>
      <w:r w:rsidR="00FE4EF5" w:rsidRPr="004F4B8A">
        <w:rPr>
          <w:lang w:val="en-US"/>
        </w:rPr>
        <w:t xml:space="preserve"> which means AUL transmission can be performed according to specifications within the UL part of the COT.</w:t>
      </w:r>
    </w:p>
    <w:p w14:paraId="651D695E" w14:textId="52A12CA7" w:rsidR="00193CD4" w:rsidRPr="004F4B8A" w:rsidRDefault="005C4413" w:rsidP="00193CD4">
      <w:pPr>
        <w:pStyle w:val="BodyText"/>
        <w:rPr>
          <w:lang w:val="en-US"/>
        </w:rPr>
      </w:pPr>
      <w:r w:rsidRPr="004F4B8A">
        <w:rPr>
          <w:lang w:val="en-US"/>
        </w:rPr>
        <w:t>For s</w:t>
      </w:r>
      <w:r w:rsidR="001D51E9" w:rsidRPr="004F4B8A">
        <w:rPr>
          <w:lang w:val="en-US"/>
        </w:rPr>
        <w:t>imilar motivations as LAA</w:t>
      </w:r>
      <w:r w:rsidRPr="004F4B8A">
        <w:rPr>
          <w:lang w:val="en-US"/>
        </w:rPr>
        <w:t>, i</w:t>
      </w:r>
      <w:r w:rsidR="00B655FA" w:rsidRPr="004F4B8A">
        <w:rPr>
          <w:lang w:val="en-US"/>
        </w:rPr>
        <w:t xml:space="preserve">t </w:t>
      </w:r>
      <w:r w:rsidR="001D51E9" w:rsidRPr="004F4B8A">
        <w:rPr>
          <w:lang w:val="en-US"/>
        </w:rPr>
        <w:t>can be</w:t>
      </w:r>
      <w:r w:rsidR="00B655FA" w:rsidRPr="004F4B8A">
        <w:rPr>
          <w:lang w:val="en-US"/>
        </w:rPr>
        <w:t xml:space="preserve"> foreseen that s</w:t>
      </w:r>
      <w:r w:rsidR="001D51E9" w:rsidRPr="004F4B8A">
        <w:rPr>
          <w:lang w:val="en-US"/>
        </w:rPr>
        <w:t>imilar</w:t>
      </w:r>
      <w:r w:rsidR="00B655FA" w:rsidRPr="004F4B8A">
        <w:rPr>
          <w:lang w:val="en-US"/>
        </w:rPr>
        <w:t xml:space="preserve"> functionality would benefit NR-U</w:t>
      </w:r>
      <w:r w:rsidR="001D51E9" w:rsidRPr="004F4B8A">
        <w:rPr>
          <w:lang w:val="en-US"/>
        </w:rPr>
        <w:t xml:space="preserve"> although with the faster scheduling timelines in NR, the benefits of a two stage UL grant are less </w:t>
      </w:r>
      <w:r w:rsidR="00D66BEF">
        <w:rPr>
          <w:lang w:val="en-US"/>
        </w:rPr>
        <w:t>beneficial</w:t>
      </w:r>
      <w:r w:rsidR="001D51E9" w:rsidRPr="004F4B8A">
        <w:rPr>
          <w:lang w:val="en-US"/>
        </w:rPr>
        <w:t xml:space="preserve"> in NR than they were in LTE</w:t>
      </w:r>
      <w:r w:rsidR="00B655FA" w:rsidRPr="004F4B8A">
        <w:rPr>
          <w:lang w:val="en-US"/>
        </w:rPr>
        <w:t xml:space="preserve">. </w:t>
      </w:r>
      <w:r w:rsidR="00B715D8" w:rsidRPr="004F4B8A">
        <w:rPr>
          <w:lang w:val="en-US"/>
        </w:rPr>
        <w:t xml:space="preserve">Looking at </w:t>
      </w:r>
      <w:r w:rsidR="00E74815" w:rsidRPr="004F4B8A">
        <w:rPr>
          <w:lang w:val="en-US"/>
        </w:rPr>
        <w:t xml:space="preserve">DCI format 2_0 for group common </w:t>
      </w:r>
      <w:r w:rsidR="00A4603B" w:rsidRPr="004F4B8A">
        <w:rPr>
          <w:lang w:val="en-US"/>
        </w:rPr>
        <w:t>signaling</w:t>
      </w:r>
      <w:r w:rsidR="00B715D8" w:rsidRPr="004F4B8A">
        <w:rPr>
          <w:lang w:val="en-US"/>
        </w:rPr>
        <w:t xml:space="preserve">, we </w:t>
      </w:r>
      <w:r w:rsidR="00E74815" w:rsidRPr="004F4B8A">
        <w:rPr>
          <w:lang w:val="en-US"/>
        </w:rPr>
        <w:t xml:space="preserve">can </w:t>
      </w:r>
      <w:r w:rsidR="00B715D8" w:rsidRPr="004F4B8A">
        <w:rPr>
          <w:lang w:val="en-US"/>
        </w:rPr>
        <w:t xml:space="preserve">observe that it can </w:t>
      </w:r>
      <w:r w:rsidRPr="004F4B8A">
        <w:rPr>
          <w:lang w:val="en-US"/>
        </w:rPr>
        <w:t xml:space="preserve">already </w:t>
      </w:r>
      <w:r w:rsidR="00B715D8" w:rsidRPr="004F4B8A">
        <w:rPr>
          <w:lang w:val="en-US"/>
        </w:rPr>
        <w:t>provide highly flexible dynamic slot formats for combination</w:t>
      </w:r>
      <w:r w:rsidR="001151AA" w:rsidRPr="004F4B8A">
        <w:rPr>
          <w:lang w:val="en-US"/>
        </w:rPr>
        <w:t>s</w:t>
      </w:r>
      <w:r w:rsidR="00B715D8" w:rsidRPr="004F4B8A">
        <w:rPr>
          <w:lang w:val="en-US"/>
        </w:rPr>
        <w:t xml:space="preserve"> of up to 256 slots</w:t>
      </w:r>
      <w:r w:rsidRPr="004F4B8A">
        <w:rPr>
          <w:lang w:val="en-US"/>
        </w:rPr>
        <w:t xml:space="preserve"> in NR</w:t>
      </w:r>
      <w:r w:rsidR="001151AA" w:rsidRPr="004F4B8A">
        <w:rPr>
          <w:lang w:val="en-US"/>
        </w:rPr>
        <w:t>.</w:t>
      </w:r>
      <w:r w:rsidR="00E74815" w:rsidRPr="004F4B8A">
        <w:rPr>
          <w:lang w:val="en-US"/>
        </w:rPr>
        <w:t xml:space="preserve"> </w:t>
      </w:r>
      <w:r w:rsidR="001151AA" w:rsidRPr="004F4B8A">
        <w:rPr>
          <w:lang w:val="en-US"/>
        </w:rPr>
        <w:t>Appropriately</w:t>
      </w:r>
      <w:r w:rsidR="00B715D8" w:rsidRPr="004F4B8A">
        <w:rPr>
          <w:lang w:val="en-US"/>
        </w:rPr>
        <w:t xml:space="preserve"> modified </w:t>
      </w:r>
      <w:r w:rsidRPr="004F4B8A">
        <w:rPr>
          <w:lang w:val="en-US"/>
        </w:rPr>
        <w:t>formats</w:t>
      </w:r>
      <w:r w:rsidR="00B715D8" w:rsidRPr="004F4B8A">
        <w:rPr>
          <w:lang w:val="en-US"/>
        </w:rPr>
        <w:t xml:space="preserve"> can be added using the</w:t>
      </w:r>
      <w:r w:rsidR="00E74815" w:rsidRPr="004F4B8A">
        <w:rPr>
          <w:lang w:val="en-US"/>
        </w:rPr>
        <w:t xml:space="preserve"> </w:t>
      </w:r>
      <w:r w:rsidR="00E415E6" w:rsidRPr="004F4B8A">
        <w:rPr>
          <w:lang w:val="en-US"/>
        </w:rPr>
        <w:t xml:space="preserve">reserved </w:t>
      </w:r>
      <w:r w:rsidR="00B715D8" w:rsidRPr="004F4B8A">
        <w:rPr>
          <w:lang w:val="en-US"/>
        </w:rPr>
        <w:t>bit</w:t>
      </w:r>
      <w:r w:rsidRPr="004F4B8A">
        <w:rPr>
          <w:lang w:val="en-US"/>
        </w:rPr>
        <w:t xml:space="preserve"> patterns </w:t>
      </w:r>
      <w:r w:rsidR="00E415E6" w:rsidRPr="004F4B8A">
        <w:rPr>
          <w:lang w:val="en-US"/>
        </w:rPr>
        <w:t>in Rel-15</w:t>
      </w:r>
      <w:r w:rsidR="00B715D8" w:rsidRPr="004F4B8A">
        <w:rPr>
          <w:lang w:val="en-US"/>
        </w:rPr>
        <w:t xml:space="preserve"> as explained </w:t>
      </w:r>
      <w:r w:rsidR="001151AA" w:rsidRPr="004F4B8A">
        <w:rPr>
          <w:lang w:val="en-US"/>
        </w:rPr>
        <w:t>in</w:t>
      </w:r>
      <w:r w:rsidR="00B715D8" w:rsidRPr="004F4B8A">
        <w:rPr>
          <w:lang w:val="en-US"/>
        </w:rPr>
        <w:t xml:space="preserve"> more detail</w:t>
      </w:r>
      <w:r w:rsidR="00105269">
        <w:rPr>
          <w:lang w:val="en-US"/>
        </w:rPr>
        <w:t>s</w:t>
      </w:r>
      <w:r w:rsidR="00B715D8" w:rsidRPr="004F4B8A">
        <w:rPr>
          <w:lang w:val="en-US"/>
        </w:rPr>
        <w:t xml:space="preserve"> in the following. Therefore, </w:t>
      </w:r>
      <w:r w:rsidR="00E415E6" w:rsidRPr="004F4B8A">
        <w:rPr>
          <w:lang w:val="en-US"/>
        </w:rPr>
        <w:t xml:space="preserve">it was </w:t>
      </w:r>
      <w:r w:rsidR="00DD19B5">
        <w:rPr>
          <w:lang w:val="en-US"/>
        </w:rPr>
        <w:t>highlighted</w:t>
      </w:r>
      <w:r w:rsidR="00DD19B5" w:rsidRPr="004F4B8A">
        <w:rPr>
          <w:lang w:val="en-US"/>
        </w:rPr>
        <w:t xml:space="preserve"> </w:t>
      </w:r>
      <w:r w:rsidR="00E415E6" w:rsidRPr="004F4B8A">
        <w:rPr>
          <w:lang w:val="en-US"/>
        </w:rPr>
        <w:t xml:space="preserve">during the SI phase that DCI 2_0 can be used for COT structure indication </w:t>
      </w:r>
      <w:r w:rsidR="00B715D8" w:rsidRPr="004F4B8A">
        <w:rPr>
          <w:lang w:val="en-US"/>
        </w:rPr>
        <w:t>[2]</w:t>
      </w:r>
      <w:r w:rsidR="00475F94" w:rsidRPr="004F4B8A">
        <w:rPr>
          <w:lang w:val="en-US"/>
        </w:rPr>
        <w:t>:</w:t>
      </w:r>
    </w:p>
    <w:p w14:paraId="33F16A36" w14:textId="4413F068" w:rsidR="00E415E6" w:rsidRPr="00CD3E25" w:rsidRDefault="00475F94" w:rsidP="00957774">
      <w:pPr>
        <w:pStyle w:val="BodyText"/>
        <w:rPr>
          <w:rFonts w:asciiTheme="majorBidi" w:hAnsiTheme="majorBidi" w:cstheme="majorBidi"/>
          <w:i/>
          <w:iCs/>
          <w:lang w:val="en-US"/>
        </w:rPr>
      </w:pPr>
      <w:r w:rsidRPr="00CD3E25">
        <w:rPr>
          <w:rFonts w:asciiTheme="majorBidi" w:hAnsiTheme="majorBidi" w:cstheme="majorBidi"/>
          <w:i/>
          <w:iCs/>
          <w:lang w:val="en-US"/>
        </w:rPr>
        <w:t>“</w:t>
      </w:r>
      <w:r w:rsidR="00E415E6" w:rsidRPr="00CD3E25">
        <w:rPr>
          <w:rFonts w:asciiTheme="majorBidi" w:hAnsiTheme="majorBidi" w:cstheme="majorBidi"/>
          <w:i/>
          <w:iCs/>
          <w:lang w:val="en-US"/>
        </w:rPr>
        <w:t>In addition to the functionalities provided by DCI format 2_0 in Rel-15 NR, indication of the COT structure in the time domain has been identified as being beneficial.</w:t>
      </w:r>
      <w:r w:rsidRPr="00CD3E25">
        <w:rPr>
          <w:rFonts w:asciiTheme="majorBidi" w:hAnsiTheme="majorBidi" w:cstheme="majorBidi"/>
          <w:i/>
          <w:iCs/>
          <w:lang w:val="en-US"/>
        </w:rPr>
        <w:t>”</w:t>
      </w:r>
    </w:p>
    <w:p w14:paraId="60783F34" w14:textId="1AEAC3C9" w:rsidR="00C068C4" w:rsidRPr="003B4A03" w:rsidRDefault="00B43A13" w:rsidP="00BB5D65">
      <w:pPr>
        <w:pStyle w:val="BodyText"/>
        <w:rPr>
          <w:lang w:val="en-US"/>
        </w:rPr>
      </w:pPr>
      <w:r w:rsidRPr="0086787F">
        <w:rPr>
          <w:lang w:val="en-US"/>
        </w:rPr>
        <w:lastRenderedPageBreak/>
        <w:t xml:space="preserve">In NR Rel-15, GC-PDCCH </w:t>
      </w:r>
      <w:r w:rsidR="0085707B" w:rsidRPr="0086787F">
        <w:rPr>
          <w:lang w:val="en-US"/>
        </w:rPr>
        <w:t>can be</w:t>
      </w:r>
      <w:r w:rsidR="003D3671" w:rsidRPr="0086787F">
        <w:rPr>
          <w:lang w:val="en-US"/>
        </w:rPr>
        <w:t xml:space="preserve"> used to </w:t>
      </w:r>
      <w:r w:rsidR="0085707B" w:rsidRPr="0086787F">
        <w:rPr>
          <w:lang w:val="en-US"/>
        </w:rPr>
        <w:t>indicate</w:t>
      </w:r>
      <w:r w:rsidR="003D3671" w:rsidRPr="00F6437A">
        <w:rPr>
          <w:lang w:val="en-US"/>
        </w:rPr>
        <w:t xml:space="preserve"> to a group of UEs what the instantaneous TDD pattern looks like for the current and potentially </w:t>
      </w:r>
      <w:r w:rsidR="00475F94" w:rsidRPr="00F6437A">
        <w:rPr>
          <w:lang w:val="en-US"/>
        </w:rPr>
        <w:t xml:space="preserve">for </w:t>
      </w:r>
      <w:r w:rsidR="003D3671" w:rsidRPr="00F6437A">
        <w:rPr>
          <w:lang w:val="en-US"/>
        </w:rPr>
        <w:t xml:space="preserve">future slots. This is achieved by signaling </w:t>
      </w:r>
      <w:r w:rsidR="00C068C4" w:rsidRPr="00F6437A">
        <w:rPr>
          <w:lang w:val="en-US"/>
        </w:rPr>
        <w:t>multiple slot</w:t>
      </w:r>
      <w:r w:rsidR="003D3671" w:rsidRPr="00F6437A">
        <w:rPr>
          <w:lang w:val="en-US"/>
        </w:rPr>
        <w:t xml:space="preserve"> format indicators</w:t>
      </w:r>
      <w:r w:rsidR="003D3671" w:rsidRPr="00351914">
        <w:rPr>
          <w:lang w:val="en-US"/>
        </w:rPr>
        <w:t xml:space="preserve"> (SFI</w:t>
      </w:r>
      <w:r w:rsidR="00C068C4" w:rsidRPr="00FC4FA2">
        <w:rPr>
          <w:lang w:val="en-US"/>
        </w:rPr>
        <w:t>s</w:t>
      </w:r>
      <w:r w:rsidR="003D3671" w:rsidRPr="00517DDF">
        <w:rPr>
          <w:lang w:val="en-US"/>
        </w:rPr>
        <w:t xml:space="preserve">) </w:t>
      </w:r>
      <w:r w:rsidR="00C068C4" w:rsidRPr="00517DDF">
        <w:rPr>
          <w:lang w:val="en-US"/>
        </w:rPr>
        <w:t>using</w:t>
      </w:r>
      <w:r w:rsidR="003D3671" w:rsidRPr="00517DDF">
        <w:rPr>
          <w:lang w:val="en-US"/>
        </w:rPr>
        <w:t xml:space="preserve"> DCI Format 2_0 carried by </w:t>
      </w:r>
      <w:r w:rsidR="0085707B" w:rsidRPr="00517DDF">
        <w:rPr>
          <w:lang w:val="en-US"/>
        </w:rPr>
        <w:t>GC-PDCCH</w:t>
      </w:r>
      <w:r w:rsidR="00C068C4" w:rsidRPr="00517DDF">
        <w:rPr>
          <w:lang w:val="en-US"/>
        </w:rPr>
        <w:t xml:space="preserve">. The multiple signaled SFIs correspond to the current slot and </w:t>
      </w:r>
      <w:r w:rsidR="00475F94" w:rsidRPr="00351914">
        <w:rPr>
          <w:lang w:val="en-US"/>
        </w:rPr>
        <w:t xml:space="preserve">for </w:t>
      </w:r>
      <w:r w:rsidR="00C068C4" w:rsidRPr="00351914">
        <w:rPr>
          <w:lang w:val="en-US"/>
        </w:rPr>
        <w:t xml:space="preserve">0 to 256 future slots. The actual </w:t>
      </w:r>
      <w:r w:rsidR="00EE293E" w:rsidRPr="00351914">
        <w:rPr>
          <w:lang w:val="en-US"/>
        </w:rPr>
        <w:t xml:space="preserve">DCI Format 2_0 </w:t>
      </w:r>
      <w:r w:rsidR="00C068C4" w:rsidRPr="00351914">
        <w:rPr>
          <w:lang w:val="en-US"/>
        </w:rPr>
        <w:t xml:space="preserve">signaling simply points to a row in an RRC configured table of SFI values, where each </w:t>
      </w:r>
      <w:r w:rsidR="00C068C4" w:rsidRPr="003B4A03">
        <w:rPr>
          <w:lang w:val="en-US"/>
        </w:rPr>
        <w:t>row contains a so-called slot format combination.</w:t>
      </w:r>
    </w:p>
    <w:p w14:paraId="48EFD473" w14:textId="5564A3B1" w:rsidR="00E74815" w:rsidRPr="00583A33" w:rsidRDefault="00C068C4" w:rsidP="0085707B">
      <w:pPr>
        <w:pStyle w:val="BodyText"/>
        <w:rPr>
          <w:lang w:val="en-US"/>
        </w:rPr>
      </w:pPr>
      <w:r w:rsidRPr="00A6355B">
        <w:rPr>
          <w:lang w:val="en-US"/>
        </w:rPr>
        <w:t>The</w:t>
      </w:r>
      <w:r w:rsidR="003D3671" w:rsidRPr="00A6355B">
        <w:rPr>
          <w:lang w:val="en-US"/>
        </w:rPr>
        <w:t xml:space="preserve"> SFI </w:t>
      </w:r>
      <w:r w:rsidRPr="00A6355B">
        <w:rPr>
          <w:lang w:val="en-US"/>
        </w:rPr>
        <w:t xml:space="preserve">value for a </w:t>
      </w:r>
      <w:proofErr w:type="gramStart"/>
      <w:r w:rsidRPr="00A6355B">
        <w:rPr>
          <w:lang w:val="en-US"/>
        </w:rPr>
        <w:t>particular slot</w:t>
      </w:r>
      <w:proofErr w:type="gramEnd"/>
      <w:r w:rsidRPr="00A6355B">
        <w:rPr>
          <w:lang w:val="en-US"/>
        </w:rPr>
        <w:t xml:space="preserve"> </w:t>
      </w:r>
      <w:r w:rsidR="003D3671" w:rsidRPr="00A6355B">
        <w:rPr>
          <w:lang w:val="en-US"/>
        </w:rPr>
        <w:t xml:space="preserve">indicates which symbols </w:t>
      </w:r>
      <w:r w:rsidRPr="00A6355B">
        <w:rPr>
          <w:lang w:val="en-US"/>
        </w:rPr>
        <w:t>in the correspond</w:t>
      </w:r>
      <w:r w:rsidR="0043760F" w:rsidRPr="00A6355B">
        <w:rPr>
          <w:lang w:val="en-US"/>
        </w:rPr>
        <w:t>ing</w:t>
      </w:r>
      <w:r w:rsidR="003D3671" w:rsidRPr="00A6355B">
        <w:rPr>
          <w:lang w:val="en-US"/>
        </w:rPr>
        <w:t xml:space="preserve"> slot are classified as</w:t>
      </w:r>
      <w:r w:rsidR="0085707B" w:rsidRPr="00A6355B">
        <w:rPr>
          <w:lang w:val="en-US"/>
        </w:rPr>
        <w:t xml:space="preserve"> downlink/uplink/flexible (</w:t>
      </w:r>
      <w:r w:rsidR="003D3671" w:rsidRPr="00A6355B">
        <w:rPr>
          <w:lang w:val="en-US"/>
        </w:rPr>
        <w:t>‘D’, ‘U’, or ‘F’</w:t>
      </w:r>
      <w:r w:rsidR="0085707B" w:rsidRPr="00A6355B">
        <w:rPr>
          <w:lang w:val="en-US"/>
        </w:rPr>
        <w:t>)</w:t>
      </w:r>
      <w:r w:rsidR="003D3671" w:rsidRPr="00A6355B">
        <w:rPr>
          <w:lang w:val="en-US"/>
        </w:rPr>
        <w:t xml:space="preserve">. </w:t>
      </w:r>
      <w:r w:rsidR="0085707B" w:rsidRPr="00583A33">
        <w:rPr>
          <w:lang w:val="en-US"/>
        </w:rPr>
        <w:t>Table 11.1.1-1</w:t>
      </w:r>
      <w:r w:rsidR="003D3671" w:rsidRPr="00583A33">
        <w:rPr>
          <w:lang w:val="en-US"/>
        </w:rPr>
        <w:t xml:space="preserve"> </w:t>
      </w:r>
      <w:r w:rsidR="0085707B" w:rsidRPr="00583A33">
        <w:rPr>
          <w:lang w:val="en-US"/>
        </w:rPr>
        <w:t xml:space="preserve">in 38.213 (see </w:t>
      </w:r>
      <w:r w:rsidR="0085707B" w:rsidRPr="00583A33">
        <w:rPr>
          <w:lang w:val="en-US"/>
        </w:rPr>
        <w:fldChar w:fldCharType="begin"/>
      </w:r>
      <w:r w:rsidR="0085707B" w:rsidRPr="00583A33">
        <w:rPr>
          <w:lang w:val="en-US"/>
        </w:rPr>
        <w:instrText xml:space="preserve"> REF _Ref534892220 \r \h </w:instrText>
      </w:r>
      <w:r w:rsidR="0085707B" w:rsidRPr="00583A33">
        <w:rPr>
          <w:lang w:val="en-US"/>
        </w:rPr>
      </w:r>
      <w:r w:rsidR="0085707B" w:rsidRPr="00583A33">
        <w:rPr>
          <w:lang w:val="en-US"/>
        </w:rPr>
        <w:fldChar w:fldCharType="separate"/>
      </w:r>
      <w:r w:rsidR="00BF284A" w:rsidRPr="00583A33">
        <w:rPr>
          <w:lang w:val="en-US"/>
        </w:rPr>
        <w:t>[4]</w:t>
      </w:r>
      <w:r w:rsidR="0085707B" w:rsidRPr="00583A33">
        <w:rPr>
          <w:lang w:val="en-US"/>
        </w:rPr>
        <w:fldChar w:fldCharType="end"/>
      </w:r>
      <w:r w:rsidR="0085707B" w:rsidRPr="00583A33">
        <w:rPr>
          <w:lang w:val="en-US"/>
        </w:rPr>
        <w:t xml:space="preserve">) </w:t>
      </w:r>
      <w:r w:rsidR="003D3671" w:rsidRPr="00583A33">
        <w:rPr>
          <w:lang w:val="en-US"/>
        </w:rPr>
        <w:t>contains a list of possible SFI</w:t>
      </w:r>
      <w:r w:rsidRPr="00583A33">
        <w:rPr>
          <w:lang w:val="en-US"/>
        </w:rPr>
        <w:t xml:space="preserve"> values</w:t>
      </w:r>
      <w:r w:rsidR="003D3671" w:rsidRPr="00583A33">
        <w:rPr>
          <w:lang w:val="en-US"/>
        </w:rPr>
        <w:t>. An SFI is simply an integer that takes a value from the range [0</w:t>
      </w:r>
      <w:r w:rsidR="003557CF" w:rsidRPr="00583A33">
        <w:rPr>
          <w:lang w:val="en-US"/>
        </w:rPr>
        <w:t xml:space="preserve"> ...</w:t>
      </w:r>
      <w:r w:rsidR="003D3671" w:rsidRPr="00583A33">
        <w:rPr>
          <w:lang w:val="en-US"/>
        </w:rPr>
        <w:t xml:space="preserve"> 55] or the value 255. Values in the range [56</w:t>
      </w:r>
      <w:r w:rsidR="003557CF" w:rsidRPr="00583A33">
        <w:rPr>
          <w:lang w:val="en-US"/>
        </w:rPr>
        <w:t xml:space="preserve"> ...</w:t>
      </w:r>
      <w:r w:rsidR="003D3671" w:rsidRPr="00583A33">
        <w:rPr>
          <w:lang w:val="en-US"/>
        </w:rPr>
        <w:t xml:space="preserve"> 254] are reserved for future use. A </w:t>
      </w:r>
      <w:proofErr w:type="gramStart"/>
      <w:r w:rsidR="003D3671" w:rsidRPr="00583A33">
        <w:rPr>
          <w:lang w:val="en-US"/>
        </w:rPr>
        <w:t>particular integer</w:t>
      </w:r>
      <w:proofErr w:type="gramEnd"/>
      <w:r w:rsidR="003D3671" w:rsidRPr="00583A33">
        <w:rPr>
          <w:lang w:val="en-US"/>
        </w:rPr>
        <w:t xml:space="preserve"> </w:t>
      </w:r>
      <w:r w:rsidR="00EE293E" w:rsidRPr="00583A33">
        <w:rPr>
          <w:lang w:val="en-US"/>
        </w:rPr>
        <w:t xml:space="preserve">indicates </w:t>
      </w:r>
      <w:r w:rsidR="003D3671" w:rsidRPr="00583A33">
        <w:rPr>
          <w:lang w:val="en-US"/>
        </w:rPr>
        <w:t>a row in the table, where each row indicates the classification for all 14 OFDM symbols of a slot.</w:t>
      </w:r>
    </w:p>
    <w:p w14:paraId="6AEB3CC4" w14:textId="4F19337D" w:rsidR="001962B9" w:rsidRPr="00583A33" w:rsidRDefault="00A40563" w:rsidP="00A40563">
      <w:pPr>
        <w:pStyle w:val="BodyText"/>
        <w:rPr>
          <w:lang w:val="en-US"/>
        </w:rPr>
      </w:pPr>
      <w:r w:rsidRPr="00583A33">
        <w:rPr>
          <w:lang w:val="en-US"/>
        </w:rPr>
        <w:t xml:space="preserve">As discussed </w:t>
      </w:r>
      <w:r w:rsidR="00D460C5" w:rsidRPr="00583A33">
        <w:rPr>
          <w:lang w:val="en-US"/>
        </w:rPr>
        <w:t>in previous sections</w:t>
      </w:r>
      <w:r w:rsidRPr="00583A33">
        <w:rPr>
          <w:lang w:val="en-US"/>
        </w:rPr>
        <w:t xml:space="preserve">, DMRS of GC-PDCCH can be used for the detection of a </w:t>
      </w:r>
      <w:proofErr w:type="spellStart"/>
      <w:r w:rsidRPr="00583A33">
        <w:rPr>
          <w:lang w:val="en-US"/>
        </w:rPr>
        <w:t>gNB</w:t>
      </w:r>
      <w:proofErr w:type="spellEnd"/>
      <w:r w:rsidRPr="00583A33">
        <w:rPr>
          <w:lang w:val="en-US"/>
        </w:rPr>
        <w:t xml:space="preserve"> DL transmission burst for NR-U. Hence GC-PDCCH is useful for dual purposes: burst detection and COT structure indication. One of the more important quantities to indicate is the COT duration and/or the end-of-COT. For example, this </w:t>
      </w:r>
      <w:r w:rsidR="00EE293E" w:rsidRPr="00583A33">
        <w:rPr>
          <w:lang w:val="en-US"/>
        </w:rPr>
        <w:t xml:space="preserve">information </w:t>
      </w:r>
      <w:r w:rsidRPr="00583A33">
        <w:rPr>
          <w:lang w:val="en-US"/>
        </w:rPr>
        <w:t xml:space="preserve">may be used by </w:t>
      </w:r>
      <w:r w:rsidR="00EE293E" w:rsidRPr="00583A33">
        <w:rPr>
          <w:lang w:val="en-US"/>
        </w:rPr>
        <w:t>a UE to control when it switches from performing CAT4 LBT (outside the COT)</w:t>
      </w:r>
      <w:r w:rsidR="0043760F" w:rsidRPr="00583A33">
        <w:rPr>
          <w:lang w:val="en-US"/>
        </w:rPr>
        <w:t xml:space="preserve"> to Cat2 LBT (within a shared COT)</w:t>
      </w:r>
      <w:r w:rsidR="00EE293E" w:rsidRPr="00583A33">
        <w:rPr>
          <w:lang w:val="en-US"/>
        </w:rPr>
        <w:t xml:space="preserve">. The details of how to signal COT duration and/or end-of-COT require further discussion. However, to avoid additional DCI overhead </w:t>
      </w:r>
      <w:proofErr w:type="gramStart"/>
      <w:r w:rsidR="00EE293E" w:rsidRPr="00583A33">
        <w:rPr>
          <w:lang w:val="en-US"/>
        </w:rPr>
        <w:t>and also</w:t>
      </w:r>
      <w:proofErr w:type="gramEnd"/>
      <w:r w:rsidR="00EE293E" w:rsidRPr="00583A33">
        <w:rPr>
          <w:lang w:val="en-US"/>
        </w:rPr>
        <w:t xml:space="preserve"> minimize </w:t>
      </w:r>
      <w:r w:rsidR="004A0EA8">
        <w:rPr>
          <w:lang w:val="en-US"/>
        </w:rPr>
        <w:t xml:space="preserve">the </w:t>
      </w:r>
      <w:r w:rsidR="00EE293E" w:rsidRPr="00583A33">
        <w:rPr>
          <w:lang w:val="en-US"/>
        </w:rPr>
        <w:t xml:space="preserve">specification impact, it makes sense to leverage the existing SFI </w:t>
      </w:r>
      <w:r w:rsidR="00383588" w:rsidRPr="00583A33">
        <w:rPr>
          <w:lang w:val="en-US"/>
        </w:rPr>
        <w:t>signaling</w:t>
      </w:r>
      <w:r w:rsidR="00EE293E" w:rsidRPr="00583A33">
        <w:rPr>
          <w:lang w:val="en-US"/>
        </w:rPr>
        <w:t xml:space="preserve"> in an efficient manner. For example, SFI values that are “reserved for future” could be used.</w:t>
      </w:r>
    </w:p>
    <w:p w14:paraId="456B5F88" w14:textId="115A9FF1" w:rsidR="00B220B6" w:rsidRPr="00C13193" w:rsidRDefault="00EE293E" w:rsidP="00B220B6">
      <w:pPr>
        <w:pStyle w:val="Proposal"/>
        <w:rPr>
          <w:lang w:val="en-US"/>
        </w:rPr>
      </w:pPr>
      <w:bookmarkStart w:id="35" w:name="_Toc1144817"/>
      <w:r w:rsidRPr="00583A33">
        <w:rPr>
          <w:lang w:val="en-US"/>
        </w:rPr>
        <w:t>NR-U supports indication of end-of-COT and/or COT duration</w:t>
      </w:r>
      <w:r w:rsidR="00DD213D" w:rsidRPr="00583A33">
        <w:rPr>
          <w:lang w:val="en-US"/>
        </w:rPr>
        <w:t xml:space="preserve"> </w:t>
      </w:r>
      <w:r w:rsidRPr="00583A33">
        <w:rPr>
          <w:lang w:val="en-US"/>
        </w:rPr>
        <w:t xml:space="preserve">as an extension of SFI </w:t>
      </w:r>
      <w:r w:rsidR="008B4922" w:rsidRPr="00583A33">
        <w:rPr>
          <w:lang w:val="en-US"/>
        </w:rPr>
        <w:t>signaling</w:t>
      </w:r>
      <w:r w:rsidRPr="00583A33">
        <w:rPr>
          <w:lang w:val="en-US"/>
        </w:rPr>
        <w:t xml:space="preserve"> in DCI Format 2_0. </w:t>
      </w:r>
      <w:r w:rsidRPr="003F7BFD">
        <w:rPr>
          <w:lang w:val="en-US"/>
        </w:rPr>
        <w:t xml:space="preserve">FFS: </w:t>
      </w:r>
      <w:r w:rsidR="008B4922" w:rsidRPr="003F7BFD">
        <w:rPr>
          <w:lang w:val="en-US"/>
        </w:rPr>
        <w:t>signaling</w:t>
      </w:r>
      <w:r w:rsidRPr="003F7BFD">
        <w:rPr>
          <w:lang w:val="en-US"/>
        </w:rPr>
        <w:t xml:space="preserve"> details</w:t>
      </w:r>
      <w:r w:rsidRPr="00C13193">
        <w:rPr>
          <w:lang w:val="en-US"/>
        </w:rPr>
        <w:t>.</w:t>
      </w:r>
      <w:bookmarkEnd w:id="35"/>
    </w:p>
    <w:p w14:paraId="1E86B6A4" w14:textId="7DD75635" w:rsidR="002660C6" w:rsidRPr="00282F99" w:rsidRDefault="00D750B2" w:rsidP="002660C6">
      <w:pPr>
        <w:pStyle w:val="BodyText"/>
        <w:rPr>
          <w:lang w:val="en-US"/>
        </w:rPr>
      </w:pPr>
      <w:r w:rsidRPr="00282F99">
        <w:rPr>
          <w:lang w:val="en-US"/>
        </w:rPr>
        <w:t xml:space="preserve">The SFI information can also include a channel occupancy sharing indication which, along with the above channel occupancy information, can be used by </w:t>
      </w:r>
      <w:r w:rsidR="002660C6" w:rsidRPr="00282F99">
        <w:rPr>
          <w:lang w:val="en-US"/>
        </w:rPr>
        <w:t xml:space="preserve">UEs configured with uplink </w:t>
      </w:r>
      <w:r w:rsidRPr="00282F99">
        <w:rPr>
          <w:lang w:val="en-US"/>
        </w:rPr>
        <w:t xml:space="preserve">configured grants to determine if </w:t>
      </w:r>
      <w:r w:rsidR="002660C6" w:rsidRPr="00282F99">
        <w:rPr>
          <w:lang w:val="en-US"/>
        </w:rPr>
        <w:t xml:space="preserve">they can </w:t>
      </w:r>
      <w:r w:rsidRPr="00282F99">
        <w:rPr>
          <w:lang w:val="en-US"/>
        </w:rPr>
        <w:t>access</w:t>
      </w:r>
      <w:r w:rsidR="002660C6" w:rsidRPr="00282F99">
        <w:rPr>
          <w:lang w:val="en-US"/>
        </w:rPr>
        <w:t xml:space="preserve"> the </w:t>
      </w:r>
      <w:r w:rsidRPr="00282F99">
        <w:rPr>
          <w:lang w:val="en-US"/>
        </w:rPr>
        <w:t xml:space="preserve">configured </w:t>
      </w:r>
      <w:r w:rsidR="002660C6" w:rsidRPr="00282F99">
        <w:rPr>
          <w:lang w:val="en-US"/>
        </w:rPr>
        <w:t xml:space="preserve">resources </w:t>
      </w:r>
      <w:r w:rsidRPr="00282F99">
        <w:rPr>
          <w:lang w:val="en-US"/>
        </w:rPr>
        <w:t xml:space="preserve">with a CAT2 LBT. </w:t>
      </w:r>
    </w:p>
    <w:p w14:paraId="47644365" w14:textId="7AEFB66D" w:rsidR="00C7113F" w:rsidRPr="00857C57" w:rsidRDefault="002660C6" w:rsidP="00351561">
      <w:pPr>
        <w:pStyle w:val="BodyText"/>
        <w:rPr>
          <w:lang w:val="en-US"/>
        </w:rPr>
      </w:pPr>
      <w:r w:rsidRPr="00282F99">
        <w:rPr>
          <w:lang w:val="en-US"/>
        </w:rPr>
        <w:t>A</w:t>
      </w:r>
      <w:r w:rsidR="00EE118D" w:rsidRPr="00282F99">
        <w:rPr>
          <w:lang w:val="en-US"/>
        </w:rPr>
        <w:t xml:space="preserve">s mentioned above, </w:t>
      </w:r>
      <w:r w:rsidR="00471552" w:rsidRPr="00282F99">
        <w:rPr>
          <w:lang w:val="en-US"/>
        </w:rPr>
        <w:t>the</w:t>
      </w:r>
      <w:r w:rsidR="00BE163D" w:rsidRPr="00282F99">
        <w:rPr>
          <w:lang w:val="en-US"/>
        </w:rPr>
        <w:t xml:space="preserve"> </w:t>
      </w:r>
      <w:r w:rsidR="00471552" w:rsidRPr="00282F99">
        <w:rPr>
          <w:lang w:val="en-US"/>
        </w:rPr>
        <w:t>benefit of t</w:t>
      </w:r>
      <w:r w:rsidR="00EE118D" w:rsidRPr="00282F99">
        <w:rPr>
          <w:lang w:val="en-US"/>
        </w:rPr>
        <w:t xml:space="preserve">he </w:t>
      </w:r>
      <w:r w:rsidR="00BE163D" w:rsidRPr="00282F99">
        <w:rPr>
          <w:lang w:val="en-US"/>
        </w:rPr>
        <w:t>COT structure</w:t>
      </w:r>
      <w:r w:rsidR="00471552" w:rsidRPr="00282F99">
        <w:rPr>
          <w:lang w:val="en-US"/>
        </w:rPr>
        <w:t xml:space="preserve"> indication</w:t>
      </w:r>
      <w:r w:rsidR="00BE163D" w:rsidRPr="00282F99">
        <w:rPr>
          <w:lang w:val="en-US"/>
        </w:rPr>
        <w:t xml:space="preserve"> in the time domain</w:t>
      </w:r>
      <w:r w:rsidR="00471552" w:rsidRPr="00282F99">
        <w:rPr>
          <w:lang w:val="en-US"/>
        </w:rPr>
        <w:t xml:space="preserve"> was identified</w:t>
      </w:r>
      <w:r w:rsidR="00D750B2" w:rsidRPr="00282F99">
        <w:rPr>
          <w:lang w:val="en-US"/>
        </w:rPr>
        <w:t>.</w:t>
      </w:r>
      <w:r w:rsidR="00BE163D" w:rsidRPr="00282F99">
        <w:rPr>
          <w:lang w:val="en-US"/>
        </w:rPr>
        <w:t xml:space="preserve"> </w:t>
      </w:r>
      <w:r w:rsidR="00D750B2" w:rsidRPr="00282F99">
        <w:rPr>
          <w:lang w:val="en-US"/>
        </w:rPr>
        <w:t>H</w:t>
      </w:r>
      <w:r w:rsidR="00471552" w:rsidRPr="00282F99">
        <w:rPr>
          <w:lang w:val="en-US"/>
        </w:rPr>
        <w:t>owever</w:t>
      </w:r>
      <w:r w:rsidR="00D750B2" w:rsidRPr="00282F99">
        <w:rPr>
          <w:lang w:val="en-US"/>
        </w:rPr>
        <w:t>,</w:t>
      </w:r>
      <w:r w:rsidR="00471552" w:rsidRPr="00282F99">
        <w:rPr>
          <w:lang w:val="en-US"/>
        </w:rPr>
        <w:t xml:space="preserve"> it is expected that NR-U will support transmission over a wide bandwidth (&gt; 20 MHz)</w:t>
      </w:r>
      <w:r w:rsidR="009C03B5" w:rsidRPr="00282F99">
        <w:rPr>
          <w:lang w:val="en-US"/>
        </w:rPr>
        <w:t xml:space="preserve">. There are different proposals on how </w:t>
      </w:r>
      <w:r w:rsidR="00D750B2" w:rsidRPr="00282F99">
        <w:rPr>
          <w:lang w:val="en-US"/>
        </w:rPr>
        <w:t xml:space="preserve">this is achieved. For instance, </w:t>
      </w:r>
      <w:r w:rsidR="00884D63" w:rsidRPr="00282F99">
        <w:rPr>
          <w:lang w:val="en-US"/>
        </w:rPr>
        <w:t>it can be done by configuration</w:t>
      </w:r>
      <w:r w:rsidR="00471552" w:rsidRPr="00282F99">
        <w:rPr>
          <w:lang w:val="en-US"/>
        </w:rPr>
        <w:t xml:space="preserve"> of a single wideband serving cell with bandwidth </w:t>
      </w:r>
      <w:r w:rsidR="00D750B2" w:rsidRPr="00282F99">
        <w:rPr>
          <w:lang w:val="en-US"/>
        </w:rPr>
        <w:t>that is an</w:t>
      </w:r>
      <w:r w:rsidR="00471552" w:rsidRPr="00282F99">
        <w:rPr>
          <w:lang w:val="en-US"/>
        </w:rPr>
        <w:t xml:space="preserve"> integer multiple of 20 MHz as explained in </w:t>
      </w:r>
      <w:r w:rsidR="004A0EA8">
        <w:rPr>
          <w:lang w:val="en-US"/>
        </w:rPr>
        <w:fldChar w:fldCharType="begin"/>
      </w:r>
      <w:r w:rsidR="004A0EA8">
        <w:rPr>
          <w:lang w:val="en-US"/>
        </w:rPr>
        <w:instrText xml:space="preserve"> REF _Ref1172913 \r \h </w:instrText>
      </w:r>
      <w:r w:rsidR="004A0EA8">
        <w:rPr>
          <w:lang w:val="en-US"/>
        </w:rPr>
      </w:r>
      <w:r w:rsidR="004A0EA8">
        <w:rPr>
          <w:lang w:val="en-US"/>
        </w:rPr>
        <w:fldChar w:fldCharType="separate"/>
      </w:r>
      <w:r w:rsidR="004A0EA8">
        <w:rPr>
          <w:cs/>
          <w:lang w:val="en-US"/>
        </w:rPr>
        <w:t>‎</w:t>
      </w:r>
      <w:r w:rsidR="004A0EA8">
        <w:rPr>
          <w:lang w:val="en-US"/>
        </w:rPr>
        <w:t>[7]</w:t>
      </w:r>
      <w:r w:rsidR="004A0EA8">
        <w:rPr>
          <w:lang w:val="en-US"/>
        </w:rPr>
        <w:fldChar w:fldCharType="end"/>
      </w:r>
      <w:r w:rsidR="009C03B5" w:rsidRPr="00282F99">
        <w:rPr>
          <w:lang w:val="en-US"/>
        </w:rPr>
        <w:t>. This raise</w:t>
      </w:r>
      <w:r w:rsidR="00B4475F" w:rsidRPr="00282F99">
        <w:rPr>
          <w:lang w:val="en-US"/>
        </w:rPr>
        <w:t>s</w:t>
      </w:r>
      <w:r w:rsidR="009C03B5" w:rsidRPr="00282F99">
        <w:rPr>
          <w:lang w:val="en-US"/>
        </w:rPr>
        <w:t xml:space="preserve"> the question on </w:t>
      </w:r>
      <w:r w:rsidR="00884D63" w:rsidRPr="00282F99">
        <w:rPr>
          <w:lang w:val="en-US"/>
        </w:rPr>
        <w:t xml:space="preserve">what kind of information, if any, should be indicated about </w:t>
      </w:r>
      <w:r w:rsidR="00D750B2" w:rsidRPr="00282F99">
        <w:rPr>
          <w:lang w:val="en-US"/>
        </w:rPr>
        <w:t xml:space="preserve">the </w:t>
      </w:r>
      <w:r w:rsidR="00884D63" w:rsidRPr="00282F99">
        <w:rPr>
          <w:lang w:val="en-US"/>
        </w:rPr>
        <w:t>frequency domain structure of the</w:t>
      </w:r>
      <w:r w:rsidR="00D750B2" w:rsidRPr="00282F99">
        <w:rPr>
          <w:lang w:val="en-US"/>
        </w:rPr>
        <w:t xml:space="preserve"> channel occupancy</w:t>
      </w:r>
      <w:r w:rsidR="00884D63" w:rsidRPr="00282F99">
        <w:rPr>
          <w:lang w:val="en-US"/>
        </w:rPr>
        <w:t xml:space="preserve"> in common group </w:t>
      </w:r>
      <w:r w:rsidR="00D10CFE" w:rsidRPr="00D10CFE">
        <w:rPr>
          <w:lang w:val="en-US"/>
        </w:rPr>
        <w:t>signaling</w:t>
      </w:r>
      <w:r w:rsidR="00884D63" w:rsidRPr="00282F99">
        <w:rPr>
          <w:lang w:val="en-US"/>
        </w:rPr>
        <w:t xml:space="preserve"> as part of SFI </w:t>
      </w:r>
      <w:r w:rsidR="00D10CFE" w:rsidRPr="00D10CFE">
        <w:rPr>
          <w:lang w:val="en-US"/>
        </w:rPr>
        <w:t>signaling</w:t>
      </w:r>
      <w:r w:rsidR="00884D63" w:rsidRPr="00D10CFE">
        <w:t xml:space="preserve"> in DCI format 2_0.</w:t>
      </w:r>
      <w:r w:rsidR="00B4475F" w:rsidRPr="00D10CFE">
        <w:t xml:space="preserve"> </w:t>
      </w:r>
      <w:r w:rsidR="00CB536B" w:rsidRPr="00D10CFE">
        <w:t>Since</w:t>
      </w:r>
      <w:r w:rsidR="00CB536B" w:rsidRPr="00D10CFE" w:rsidDel="00170A19">
        <w:t xml:space="preserve"> </w:t>
      </w:r>
      <w:r w:rsidR="00CB536B" w:rsidRPr="00D10CFE">
        <w:t xml:space="preserve">discussions </w:t>
      </w:r>
      <w:r w:rsidR="00D750B2" w:rsidRPr="00D10CFE">
        <w:t>are</w:t>
      </w:r>
      <w:r w:rsidR="00CB536B" w:rsidRPr="00D10CFE">
        <w:t xml:space="preserve"> still </w:t>
      </w:r>
      <w:r w:rsidR="00D750B2" w:rsidRPr="00D10CFE">
        <w:t>on</w:t>
      </w:r>
      <w:r w:rsidR="00CB536B" w:rsidRPr="00D10CFE">
        <w:t xml:space="preserve">going </w:t>
      </w:r>
      <w:r w:rsidR="00D10CFE">
        <w:t>about</w:t>
      </w:r>
      <w:r w:rsidR="00D10CFE" w:rsidRPr="00D10CFE">
        <w:t xml:space="preserve"> </w:t>
      </w:r>
      <w:r w:rsidR="00D750B2" w:rsidRPr="00D10CFE">
        <w:t>this issue</w:t>
      </w:r>
      <w:r w:rsidR="00CB536B" w:rsidRPr="00D10CFE">
        <w:t xml:space="preserve"> and RAN1 is waiting for input from LSs sent to RAN2 and RAN4</w:t>
      </w:r>
      <w:r w:rsidR="00D750B2" w:rsidRPr="00D10CFE">
        <w:t xml:space="preserve">, </w:t>
      </w:r>
      <w:r w:rsidR="00CB536B" w:rsidRPr="00D10CFE">
        <w:t xml:space="preserve">it is suggested that the decision about indication of frequency domain information </w:t>
      </w:r>
      <w:r w:rsidR="00D750B2" w:rsidRPr="00D10CFE">
        <w:t xml:space="preserve">regarding the channel </w:t>
      </w:r>
      <w:r w:rsidR="00134BAD" w:rsidRPr="00D10CFE">
        <w:t>occupancy should</w:t>
      </w:r>
      <w:r w:rsidR="00CB536B" w:rsidRPr="00D10CFE">
        <w:t xml:space="preserve"> wait until </w:t>
      </w:r>
      <w:r w:rsidR="00FA1E16" w:rsidRPr="00D10CFE">
        <w:t xml:space="preserve">there is more clarity on </w:t>
      </w:r>
      <w:r w:rsidR="00CB536B" w:rsidRPr="00D10CFE">
        <w:t xml:space="preserve">the transmission method over a wide band </w:t>
      </w:r>
      <w:r w:rsidR="00FA1E16" w:rsidRPr="00D10CFE">
        <w:t>carrier.</w:t>
      </w:r>
    </w:p>
    <w:p w14:paraId="21AF7EB1" w14:textId="6E5D8ECC" w:rsidR="00FA30CF" w:rsidRPr="00150C61" w:rsidRDefault="006302D4" w:rsidP="00351561">
      <w:pPr>
        <w:pStyle w:val="Heading1"/>
        <w:rPr>
          <w:lang w:val="en-US"/>
        </w:rPr>
      </w:pPr>
      <w:r>
        <w:rPr>
          <w:lang w:val="en-US"/>
        </w:rPr>
        <w:t>4</w:t>
      </w:r>
      <w:r w:rsidR="00FA30CF" w:rsidRPr="00150C61">
        <w:rPr>
          <w:lang w:val="en-US"/>
        </w:rPr>
        <w:tab/>
      </w:r>
      <w:r w:rsidR="00FA30CF" w:rsidRPr="00857C57">
        <w:rPr>
          <w:lang w:val="en-US"/>
        </w:rPr>
        <w:t xml:space="preserve">CSI-RS for </w:t>
      </w:r>
      <w:r w:rsidR="00EE4D16">
        <w:rPr>
          <w:lang w:val="en-US"/>
        </w:rPr>
        <w:t>T</w:t>
      </w:r>
      <w:r w:rsidR="00FA30CF" w:rsidRPr="00857C57">
        <w:rPr>
          <w:lang w:val="en-US"/>
        </w:rPr>
        <w:t>racking</w:t>
      </w:r>
      <w:r w:rsidR="00FA30CF" w:rsidRPr="00150C61">
        <w:rPr>
          <w:lang w:val="en-US"/>
        </w:rPr>
        <w:t xml:space="preserve"> </w:t>
      </w:r>
    </w:p>
    <w:p w14:paraId="54411A65" w14:textId="5E145AF8" w:rsidR="00B94BC4" w:rsidRDefault="00B74E5F" w:rsidP="00057008">
      <w:pPr>
        <w:pStyle w:val="BodyText"/>
      </w:pPr>
      <w:proofErr w:type="gramStart"/>
      <w:r>
        <w:t>Generally speaking, transmission</w:t>
      </w:r>
      <w:proofErr w:type="gramEnd"/>
      <w:r>
        <w:t xml:space="preserve"> of periodic signals</w:t>
      </w:r>
      <w:r w:rsidR="00212695">
        <w:t xml:space="preserve"> for unlicensed operation should be avoided due to uncertainty of accessing the channel</w:t>
      </w:r>
      <w:r w:rsidR="000F1CBC">
        <w:t xml:space="preserve">, and </w:t>
      </w:r>
      <w:r w:rsidR="0068706E">
        <w:t xml:space="preserve">instead </w:t>
      </w:r>
      <w:r w:rsidR="000F1CBC">
        <w:t>aperiodic transmission should be used as much as is feasible. One counter example is SS/PBCH blocks in a DRS</w:t>
      </w:r>
      <w:r w:rsidR="00B82ED2">
        <w:t>. “Always-on</w:t>
      </w:r>
      <w:r w:rsidR="00165E23">
        <w:t>,</w:t>
      </w:r>
      <w:r w:rsidR="00B82ED2">
        <w:t xml:space="preserve">” periodic transmission of these signals cannot be avoided as they are needed for initial access, mobility, synchronization, RLM, etc. </w:t>
      </w:r>
      <w:r w:rsidR="006075CC">
        <w:t xml:space="preserve">To manage the uncertainty of channel access, a DRS transmission window is being defined for NR-U in which the DRS </w:t>
      </w:r>
      <w:proofErr w:type="gramStart"/>
      <w:r w:rsidR="006075CC">
        <w:t>is allowed to</w:t>
      </w:r>
      <w:proofErr w:type="gramEnd"/>
      <w:r w:rsidR="006075CC">
        <w:t xml:space="preserve"> shift in time if LBT fails</w:t>
      </w:r>
      <w:r w:rsidR="00CF39C9">
        <w:t xml:space="preserve">. This gives the </w:t>
      </w:r>
      <w:proofErr w:type="spellStart"/>
      <w:r w:rsidR="006075CC">
        <w:t>gNB</w:t>
      </w:r>
      <w:proofErr w:type="spellEnd"/>
      <w:r w:rsidR="00CF39C9">
        <w:t xml:space="preserve"> </w:t>
      </w:r>
      <w:r w:rsidR="006075CC">
        <w:t xml:space="preserve">additional </w:t>
      </w:r>
      <w:r w:rsidR="00B94BC4">
        <w:t>transmission opportunities</w:t>
      </w:r>
      <w:r w:rsidR="00CF39C9">
        <w:t xml:space="preserve"> for DRS</w:t>
      </w:r>
      <w:r w:rsidR="00B94BC4">
        <w:t>.</w:t>
      </w:r>
    </w:p>
    <w:p w14:paraId="7521D8A0" w14:textId="3D4A47C2" w:rsidR="00457D22" w:rsidRDefault="00B94BC4" w:rsidP="00057008">
      <w:pPr>
        <w:pStyle w:val="BodyText"/>
      </w:pPr>
      <w:r>
        <w:t xml:space="preserve">Another counter example </w:t>
      </w:r>
      <w:r w:rsidR="003B507A">
        <w:t>is CSI-RS for tracking</w:t>
      </w:r>
      <w:r w:rsidR="00B4620C">
        <w:t>, also known as the tracking reference signal (TRS)</w:t>
      </w:r>
      <w:r w:rsidR="003B507A">
        <w:t>. For NR in licensed band</w:t>
      </w:r>
      <w:r w:rsidR="008D0C62">
        <w:t>s</w:t>
      </w:r>
      <w:r w:rsidR="003B507A">
        <w:t xml:space="preserve">, the UE can expect that periodic </w:t>
      </w:r>
      <w:r w:rsidR="00B4620C">
        <w:t>TRS</w:t>
      </w:r>
      <w:r w:rsidR="003B507A">
        <w:t xml:space="preserve"> is always available</w:t>
      </w:r>
      <w:r w:rsidR="00DA0B6D">
        <w:t xml:space="preserve"> for the purposes of fine time/frequency tracking for reception of DL signals and channels while in connected mode</w:t>
      </w:r>
      <w:r w:rsidR="001411BE">
        <w:t>, particularly for the case of PDSCH reception with higher order modulations and coding rates</w:t>
      </w:r>
      <w:r w:rsidR="00DA0B6D">
        <w:t xml:space="preserve">. </w:t>
      </w:r>
      <w:r w:rsidR="006F6DFE">
        <w:t>However, for unlicensed operation, it would be preferable not to have to define transmission windows</w:t>
      </w:r>
      <w:r w:rsidR="00B928CE">
        <w:t xml:space="preserve"> for both TRS</w:t>
      </w:r>
      <w:r w:rsidR="006F6DFE">
        <w:t xml:space="preserve"> </w:t>
      </w:r>
      <w:r w:rsidR="00B928CE">
        <w:t xml:space="preserve">and </w:t>
      </w:r>
      <w:r w:rsidR="00514FC3">
        <w:t>DRS</w:t>
      </w:r>
      <w:r w:rsidR="00ED288D">
        <w:t>, and instead use a</w:t>
      </w:r>
      <w:r w:rsidR="00457D22">
        <w:t xml:space="preserve">periodic transmission </w:t>
      </w:r>
      <w:r w:rsidR="00B928CE">
        <w:t xml:space="preserve">of TRS </w:t>
      </w:r>
      <w:r w:rsidR="00457D22">
        <w:t>as much as possible</w:t>
      </w:r>
      <w:r w:rsidR="00B928CE">
        <w:t>. In this way, aperiod</w:t>
      </w:r>
      <w:r w:rsidR="0089389E">
        <w:t xml:space="preserve">ic TRS can be transmitted within a </w:t>
      </w:r>
      <w:proofErr w:type="spellStart"/>
      <w:r w:rsidR="0089389E">
        <w:t>gNB</w:t>
      </w:r>
      <w:proofErr w:type="spellEnd"/>
      <w:r w:rsidR="0089389E">
        <w:t xml:space="preserve"> acquired COT on an “as needed” basis</w:t>
      </w:r>
      <w:r w:rsidR="00FB4B67">
        <w:t>.</w:t>
      </w:r>
    </w:p>
    <w:p w14:paraId="7CFD916B" w14:textId="4F8B96C9" w:rsidR="00E21A33" w:rsidRDefault="00FB4B67" w:rsidP="00057008">
      <w:pPr>
        <w:pStyle w:val="BodyText"/>
      </w:pPr>
      <w:r>
        <w:t>We note that aperiodic TRS is supported in NR Rel-15</w:t>
      </w:r>
      <w:r w:rsidR="0089389E">
        <w:t xml:space="preserve"> already</w:t>
      </w:r>
      <w:r>
        <w:t>; however, it comes with restrictions. As described in</w:t>
      </w:r>
      <w:r w:rsidR="003F2B29">
        <w:t xml:space="preserve"> 38.214, Section </w:t>
      </w:r>
      <w:r w:rsidR="00552686">
        <w:t>5.1.6.1.1,</w:t>
      </w:r>
      <w:r w:rsidR="00E21A33">
        <w:t xml:space="preserve"> if the UE is configured with a set of aperiodic CSI-RS resources for tracking (ap-TRS), then it </w:t>
      </w:r>
      <w:r w:rsidR="00964A6D">
        <w:t>can expect to also be configured with a set of periodic CSI-RS resources for tracking</w:t>
      </w:r>
      <w:r w:rsidR="00934D19">
        <w:t xml:space="preserve"> (p-TRS)</w:t>
      </w:r>
      <w:r w:rsidR="00964A6D">
        <w:t xml:space="preserve">. Moreover, the UE can expect that </w:t>
      </w:r>
      <w:r w:rsidR="00934D19">
        <w:t xml:space="preserve">the ap-TRS resources are </w:t>
      </w:r>
      <w:proofErr w:type="spellStart"/>
      <w:r w:rsidR="00934D19">
        <w:t>QCL’d</w:t>
      </w:r>
      <w:proofErr w:type="spellEnd"/>
      <w:r w:rsidR="00934D19">
        <w:t xml:space="preserve"> with the p-TRS resources</w:t>
      </w:r>
      <w:r w:rsidR="00AE6598">
        <w:t xml:space="preserve"> and further that </w:t>
      </w:r>
      <w:r w:rsidR="00466C30">
        <w:t xml:space="preserve">both the ap-TRS and p-TRS resources </w:t>
      </w:r>
      <w:r w:rsidR="00AE6598">
        <w:t>occupy the same bandwidth and PRB location</w:t>
      </w:r>
      <w:r w:rsidR="0089389E">
        <w:t>s</w:t>
      </w:r>
      <w:r w:rsidR="00AE6598">
        <w:t xml:space="preserve"> (b</w:t>
      </w:r>
      <w:r w:rsidR="00466C30">
        <w:t>ut different slots).</w:t>
      </w:r>
      <w:r w:rsidR="0089389E">
        <w:t xml:space="preserve"> Clearly, for unlicensed operation, it is beneficial to remove this </w:t>
      </w:r>
      <w:r w:rsidR="00AE0903">
        <w:t>reliance on p-TRS, and thus be able to configure and trigger ap-TRS independently</w:t>
      </w:r>
      <w:r w:rsidR="00E0110A">
        <w:t>. In terms of QCL relationships, this seems entirely feasible, since</w:t>
      </w:r>
      <w:r w:rsidR="00F71370">
        <w:t xml:space="preserve"> </w:t>
      </w:r>
      <w:r w:rsidR="00F71370">
        <w:lastRenderedPageBreak/>
        <w:t>the UE assumes that</w:t>
      </w:r>
      <w:r w:rsidR="00E0110A">
        <w:t xml:space="preserve"> </w:t>
      </w:r>
      <w:r w:rsidR="00F71370">
        <w:t xml:space="preserve">p-TRS is </w:t>
      </w:r>
      <w:proofErr w:type="spellStart"/>
      <w:r w:rsidR="00F71370">
        <w:t>QCL’d</w:t>
      </w:r>
      <w:proofErr w:type="spellEnd"/>
      <w:r w:rsidR="00F71370">
        <w:t xml:space="preserve"> with an SS/PBCH block. Hence, if the dependency on p-TRS is removed, it would make sense to allow the UE to assume ap-TRS is </w:t>
      </w:r>
      <w:proofErr w:type="spellStart"/>
      <w:r w:rsidR="00F71370">
        <w:t>QCL’d</w:t>
      </w:r>
      <w:proofErr w:type="spellEnd"/>
      <w:r w:rsidR="00F71370">
        <w:t xml:space="preserve"> with an SS/PBCH block instead of p-TRS.</w:t>
      </w:r>
    </w:p>
    <w:p w14:paraId="39246ACC" w14:textId="080136A7" w:rsidR="00AE0894" w:rsidRDefault="00AE0894" w:rsidP="00057008">
      <w:pPr>
        <w:pStyle w:val="BodyText"/>
      </w:pPr>
      <w:r>
        <w:t>Based on this discussion we propose the following:</w:t>
      </w:r>
    </w:p>
    <w:p w14:paraId="2BB25DD3" w14:textId="48B39918" w:rsidR="00057008" w:rsidRPr="00351561" w:rsidRDefault="00057008" w:rsidP="00057008">
      <w:pPr>
        <w:pStyle w:val="Proposal"/>
        <w:rPr>
          <w:lang w:val="en-US"/>
        </w:rPr>
      </w:pPr>
      <w:bookmarkStart w:id="36" w:name="_Toc1144818"/>
      <w:r w:rsidRPr="00351561">
        <w:rPr>
          <w:lang w:val="en-US"/>
        </w:rPr>
        <w:t xml:space="preserve">NR-U supports configuration and DCI-based triggering of a set of aperiodic CSI-RS resources for tracking (ap-TRS) in which the UE may assume that the CSI-RS resources in the set are </w:t>
      </w:r>
      <w:proofErr w:type="spellStart"/>
      <w:r w:rsidRPr="00351561">
        <w:rPr>
          <w:lang w:val="en-US"/>
        </w:rPr>
        <w:t>QCL’d</w:t>
      </w:r>
      <w:proofErr w:type="spellEnd"/>
      <w:r w:rsidRPr="00351561">
        <w:rPr>
          <w:lang w:val="en-US"/>
        </w:rPr>
        <w:t xml:space="preserve"> with a SS/PBCH block with </w:t>
      </w:r>
      <w:proofErr w:type="spellStart"/>
      <w:r w:rsidRPr="00351561">
        <w:rPr>
          <w:lang w:val="en-US"/>
        </w:rPr>
        <w:t>TypeC</w:t>
      </w:r>
      <w:proofErr w:type="spellEnd"/>
      <w:r w:rsidRPr="00351561">
        <w:rPr>
          <w:lang w:val="en-US"/>
        </w:rPr>
        <w:t xml:space="preserve"> and with </w:t>
      </w:r>
      <w:proofErr w:type="spellStart"/>
      <w:r w:rsidRPr="00351561">
        <w:rPr>
          <w:lang w:val="en-US"/>
        </w:rPr>
        <w:t>TypeD</w:t>
      </w:r>
      <w:proofErr w:type="spellEnd"/>
      <w:r w:rsidRPr="00351561">
        <w:rPr>
          <w:lang w:val="en-US"/>
        </w:rPr>
        <w:t>, if applicable. For NR-U, configuration of periodic CSI-RS for tracking (p-TRS) is not mandatory. FFS: minimum number of OFDM symbols between the last symbol of the PDCCH carrying the triggering DCI and the first symbol of the aperiodic CSI-RS resources in the set.</w:t>
      </w:r>
      <w:bookmarkEnd w:id="36"/>
    </w:p>
    <w:p w14:paraId="5300F849" w14:textId="14EDF058" w:rsidR="00C01F33" w:rsidRPr="00150C61" w:rsidRDefault="00C01F33" w:rsidP="00A5623E">
      <w:pPr>
        <w:pStyle w:val="Heading1"/>
        <w:rPr>
          <w:lang w:val="en-US"/>
        </w:rPr>
      </w:pPr>
      <w:r w:rsidRPr="00150C61">
        <w:rPr>
          <w:lang w:val="en-US"/>
        </w:rPr>
        <w:t>Conclusion</w:t>
      </w:r>
    </w:p>
    <w:p w14:paraId="6741DDDC" w14:textId="77777777" w:rsidR="008E065E" w:rsidRPr="00150C61" w:rsidRDefault="008E065E" w:rsidP="008E065E">
      <w:pPr>
        <w:pStyle w:val="BodyText"/>
        <w:rPr>
          <w:b/>
          <w:bCs/>
          <w:lang w:val="en-US"/>
        </w:rPr>
      </w:pPr>
      <w:r w:rsidRPr="00150C61">
        <w:rPr>
          <w:lang w:val="en-US"/>
        </w:rPr>
        <w:t xml:space="preserve">In </w:t>
      </w:r>
      <w:r w:rsidR="007729A2" w:rsidRPr="00150C61">
        <w:rPr>
          <w:lang w:val="en-US"/>
        </w:rPr>
        <w:t xml:space="preserve">the previous </w:t>
      </w:r>
      <w:r w:rsidRPr="00150C61">
        <w:rPr>
          <w:lang w:val="en-US"/>
        </w:rPr>
        <w:t>section</w:t>
      </w:r>
      <w:r w:rsidR="007729A2" w:rsidRPr="00150C61">
        <w:rPr>
          <w:lang w:val="en-US"/>
        </w:rPr>
        <w:t>s</w:t>
      </w:r>
      <w:r w:rsidRPr="00150C61">
        <w:rPr>
          <w:lang w:val="en-US"/>
        </w:rPr>
        <w:t xml:space="preserve"> we made the following observations:</w:t>
      </w:r>
      <w:r w:rsidR="00C93814" w:rsidRPr="00150C61">
        <w:rPr>
          <w:b/>
          <w:bCs/>
          <w:lang w:val="en-US"/>
        </w:rPr>
        <w:t xml:space="preserve"> </w:t>
      </w:r>
    </w:p>
    <w:p w14:paraId="7608DED7" w14:textId="4EE8BDDB" w:rsidR="00B4780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sidRPr="0089549A">
        <w:rPr>
          <w:b w:val="0"/>
          <w:bCs/>
          <w:lang w:val="en-US"/>
        </w:rPr>
        <w:fldChar w:fldCharType="begin"/>
      </w:r>
      <w:r w:rsidRPr="00150C61">
        <w:rPr>
          <w:b w:val="0"/>
          <w:bCs/>
          <w:lang w:val="en-US"/>
        </w:rPr>
        <w:instrText xml:space="preserve"> TOC \f O \n \h \z \t "Observation" \c </w:instrText>
      </w:r>
      <w:r w:rsidRPr="0089549A">
        <w:rPr>
          <w:b w:val="0"/>
          <w:bCs/>
          <w:lang w:val="en-US"/>
        </w:rPr>
        <w:fldChar w:fldCharType="separate"/>
      </w:r>
      <w:hyperlink w:anchor="_Toc1144824" w:history="1">
        <w:r w:rsidR="00B47802" w:rsidRPr="00795D1B">
          <w:rPr>
            <w:rStyle w:val="Hyperlink"/>
            <w:noProof/>
            <w:lang w:val="en-US"/>
          </w:rPr>
          <w:t>Observation 1</w:t>
        </w:r>
        <w:r w:rsidR="00B47802">
          <w:rPr>
            <w:rFonts w:asciiTheme="minorHAnsi" w:eastAsiaTheme="minorEastAsia" w:hAnsiTheme="minorHAnsi" w:cstheme="minorBidi"/>
            <w:b w:val="0"/>
            <w:noProof/>
            <w:sz w:val="22"/>
            <w:szCs w:val="22"/>
            <w:lang w:val="en-US" w:eastAsia="en-US"/>
          </w:rPr>
          <w:tab/>
        </w:r>
        <w:r w:rsidR="00B47802" w:rsidRPr="00795D1B">
          <w:rPr>
            <w:rStyle w:val="Hyperlink"/>
            <w:noProof/>
            <w:lang w:val="en-US"/>
          </w:rPr>
          <w:t>With NR Rel-15 specifications, NR-U already supports flexible start and end symbol transmission within a slot.</w:t>
        </w:r>
      </w:hyperlink>
    </w:p>
    <w:p w14:paraId="4D59CF2C" w14:textId="10E6F5DD" w:rsidR="00B47802" w:rsidRDefault="00B4780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4825" w:history="1">
        <w:r w:rsidRPr="00795D1B">
          <w:rPr>
            <w:rStyle w:val="Hyperlink"/>
            <w:noProof/>
            <w:lang w:val="en-US"/>
          </w:rPr>
          <w:t>Observation 2</w:t>
        </w:r>
        <w:r>
          <w:rPr>
            <w:rFonts w:asciiTheme="minorHAnsi" w:eastAsiaTheme="minorEastAsia" w:hAnsiTheme="minorHAnsi" w:cstheme="minorBidi"/>
            <w:b w:val="0"/>
            <w:noProof/>
            <w:sz w:val="22"/>
            <w:szCs w:val="22"/>
            <w:lang w:val="en-US" w:eastAsia="en-US"/>
          </w:rPr>
          <w:tab/>
        </w:r>
        <w:r w:rsidRPr="00795D1B">
          <w:rPr>
            <w:rStyle w:val="Hyperlink"/>
            <w:noProof/>
            <w:lang w:val="en-US"/>
          </w:rPr>
          <w:t>Adopting the 802.11a/ax preamble does not guarantee additional power saving opportunities for NR-U over-and-above those achievable through pure NR-based signaling.</w:t>
        </w:r>
      </w:hyperlink>
    </w:p>
    <w:p w14:paraId="6F3FBB3A" w14:textId="76B7587F" w:rsidR="006E1C82" w:rsidRPr="00150C61" w:rsidRDefault="006F6582" w:rsidP="008E065E">
      <w:pPr>
        <w:pStyle w:val="BodyText"/>
        <w:rPr>
          <w:b/>
          <w:bCs/>
          <w:lang w:val="en-US"/>
        </w:rPr>
      </w:pPr>
      <w:r w:rsidRPr="0089549A">
        <w:rPr>
          <w:b/>
          <w:bCs/>
          <w:lang w:val="en-US"/>
        </w:rPr>
        <w:fldChar w:fldCharType="end"/>
      </w:r>
    </w:p>
    <w:p w14:paraId="7AFEA5AA" w14:textId="77777777" w:rsidR="006E1C82" w:rsidRPr="00150C61" w:rsidRDefault="008E065E" w:rsidP="006E1C82">
      <w:pPr>
        <w:pStyle w:val="BodyText"/>
        <w:rPr>
          <w:lang w:val="en-US"/>
        </w:rPr>
      </w:pPr>
      <w:r w:rsidRPr="00150C61">
        <w:rPr>
          <w:lang w:val="en-US"/>
        </w:rPr>
        <w:t xml:space="preserve">Based </w:t>
      </w:r>
      <w:bookmarkStart w:id="37" w:name="_GoBack"/>
      <w:bookmarkEnd w:id="37"/>
      <w:r w:rsidRPr="00150C61">
        <w:rPr>
          <w:lang w:val="en-US"/>
        </w:rPr>
        <w:t xml:space="preserve">on the discussion in </w:t>
      </w:r>
      <w:r w:rsidR="007729A2" w:rsidRPr="00150C61">
        <w:rPr>
          <w:lang w:val="en-US"/>
        </w:rPr>
        <w:t xml:space="preserve">the previous </w:t>
      </w:r>
      <w:r w:rsidRPr="00150C61">
        <w:rPr>
          <w:lang w:val="en-US"/>
        </w:rPr>
        <w:t>section</w:t>
      </w:r>
      <w:r w:rsidR="007729A2" w:rsidRPr="00150C61">
        <w:rPr>
          <w:lang w:val="en-US"/>
        </w:rPr>
        <w:t>s</w:t>
      </w:r>
      <w:r w:rsidRPr="00150C61">
        <w:rPr>
          <w:lang w:val="en-US"/>
        </w:rPr>
        <w:t xml:space="preserve"> we propose the following:</w:t>
      </w:r>
    </w:p>
    <w:p w14:paraId="2EEE6B9A" w14:textId="44A0E6E5" w:rsidR="00E93E4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sidRPr="004F4B8A">
        <w:rPr>
          <w:b w:val="0"/>
          <w:bCs/>
          <w:lang w:val="en-US"/>
        </w:rPr>
        <w:fldChar w:fldCharType="begin"/>
      </w:r>
      <w:r w:rsidRPr="00F6437A">
        <w:rPr>
          <w:b w:val="0"/>
          <w:bCs/>
          <w:lang w:val="en-US"/>
        </w:rPr>
        <w:instrText xml:space="preserve"> TOC \n \h \z \t "Proposal" \c </w:instrText>
      </w:r>
      <w:r w:rsidRPr="004F4B8A">
        <w:rPr>
          <w:b w:val="0"/>
          <w:bCs/>
          <w:lang w:val="en-US"/>
        </w:rPr>
        <w:fldChar w:fldCharType="separate"/>
      </w:r>
      <w:hyperlink w:anchor="_Toc1144813" w:history="1">
        <w:r w:rsidR="00E93E4D" w:rsidRPr="003D67AA">
          <w:rPr>
            <w:rStyle w:val="Hyperlink"/>
            <w:noProof/>
            <w:lang w:val="en-US"/>
          </w:rPr>
          <w:t>Proposal 1</w:t>
        </w:r>
        <w:r w:rsidR="00E93E4D">
          <w:rPr>
            <w:rFonts w:asciiTheme="minorHAnsi" w:eastAsiaTheme="minorEastAsia" w:hAnsiTheme="minorHAnsi" w:cstheme="minorBidi"/>
            <w:b w:val="0"/>
            <w:noProof/>
            <w:sz w:val="22"/>
            <w:szCs w:val="22"/>
            <w:lang w:val="en-US" w:eastAsia="en-US"/>
          </w:rPr>
          <w:tab/>
        </w:r>
        <w:r w:rsidR="00E93E4D" w:rsidRPr="003D67AA">
          <w:rPr>
            <w:rStyle w:val="Hyperlink"/>
            <w:noProof/>
            <w:lang w:val="en-US"/>
          </w:rPr>
          <w:t>Rel-15 NR already provides enough flexibility to support multiple PDSCH starting positions within a slot. Only Option 1 is supported: PDSCH(s) as in Rel-15 NR.</w:t>
        </w:r>
      </w:hyperlink>
    </w:p>
    <w:p w14:paraId="0BA2AD2B" w14:textId="445BA685" w:rsidR="00E93E4D" w:rsidRDefault="00E93E4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4814" w:history="1">
        <w:r w:rsidRPr="003D67AA">
          <w:rPr>
            <w:rStyle w:val="Hyperlink"/>
            <w:noProof/>
            <w:lang w:val="en-US"/>
          </w:rPr>
          <w:t>Proposal 2</w:t>
        </w:r>
        <w:r>
          <w:rPr>
            <w:rFonts w:asciiTheme="minorHAnsi" w:eastAsiaTheme="minorEastAsia" w:hAnsiTheme="minorHAnsi" w:cstheme="minorBidi"/>
            <w:b w:val="0"/>
            <w:noProof/>
            <w:sz w:val="22"/>
            <w:szCs w:val="22"/>
            <w:lang w:val="en-US" w:eastAsia="en-US"/>
          </w:rPr>
          <w:tab/>
        </w:r>
        <w:r w:rsidRPr="003D67AA">
          <w:rPr>
            <w:rStyle w:val="Hyperlink"/>
            <w:noProof/>
            <w:lang w:val="en-US"/>
          </w:rPr>
          <w:t>Support dynamic indication of a change in the UE configured PDCCH monitoring occasions within a gNB acquired COT. FFS: details of signaling mechanism, e.g., group-common signaling.</w:t>
        </w:r>
      </w:hyperlink>
    </w:p>
    <w:p w14:paraId="7ADA0343" w14:textId="05A731C1" w:rsidR="00E93E4D" w:rsidRDefault="00E93E4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4815" w:history="1">
        <w:r w:rsidRPr="003D67AA">
          <w:rPr>
            <w:rStyle w:val="Hyperlink"/>
            <w:noProof/>
            <w:lang w:val="en-US"/>
          </w:rPr>
          <w:t>Proposal 3</w:t>
        </w:r>
        <w:r>
          <w:rPr>
            <w:rFonts w:asciiTheme="minorHAnsi" w:eastAsiaTheme="minorEastAsia" w:hAnsiTheme="minorHAnsi" w:cstheme="minorBidi"/>
            <w:b w:val="0"/>
            <w:noProof/>
            <w:sz w:val="22"/>
            <w:szCs w:val="22"/>
            <w:lang w:val="en-US" w:eastAsia="en-US"/>
          </w:rPr>
          <w:tab/>
        </w:r>
        <w:r w:rsidRPr="003D67AA">
          <w:rPr>
            <w:rStyle w:val="Hyperlink"/>
            <w:noProof/>
            <w:lang w:val="en-US"/>
          </w:rPr>
          <w:t>The UE may assume the presence of GC-PDCCH and its associated DMRS in a subset of PDCCH monitoring occasions to detect transmission bursts by the serving gNB.</w:t>
        </w:r>
      </w:hyperlink>
    </w:p>
    <w:p w14:paraId="18BC2DD5" w14:textId="1759D6FE" w:rsidR="00E93E4D" w:rsidRDefault="00E93E4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4816" w:history="1">
        <w:r w:rsidRPr="003D67AA">
          <w:rPr>
            <w:rStyle w:val="Hyperlink"/>
            <w:noProof/>
            <w:lang w:val="en-US"/>
          </w:rPr>
          <w:t>Proposal 4</w:t>
        </w:r>
        <w:r>
          <w:rPr>
            <w:rFonts w:asciiTheme="minorHAnsi" w:eastAsiaTheme="minorEastAsia" w:hAnsiTheme="minorHAnsi" w:cstheme="minorBidi"/>
            <w:b w:val="0"/>
            <w:noProof/>
            <w:sz w:val="22"/>
            <w:szCs w:val="22"/>
            <w:lang w:val="en-US" w:eastAsia="en-US"/>
          </w:rPr>
          <w:tab/>
        </w:r>
        <w:r w:rsidRPr="003D67AA">
          <w:rPr>
            <w:rStyle w:val="Hyperlink"/>
            <w:noProof/>
            <w:lang w:val="en-US"/>
          </w:rPr>
          <w:t>Adopting the 802.11a/ax preamble is not considered as an additional mechanism for NR-U for the purpose of DL transmission burst detection.</w:t>
        </w:r>
      </w:hyperlink>
    </w:p>
    <w:p w14:paraId="06370E0A" w14:textId="5A975774" w:rsidR="00E93E4D" w:rsidRDefault="00E93E4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4817" w:history="1">
        <w:r w:rsidRPr="003D67AA">
          <w:rPr>
            <w:rStyle w:val="Hyperlink"/>
            <w:noProof/>
            <w:lang w:val="en-US"/>
          </w:rPr>
          <w:t>Proposal 5</w:t>
        </w:r>
        <w:r>
          <w:rPr>
            <w:rFonts w:asciiTheme="minorHAnsi" w:eastAsiaTheme="minorEastAsia" w:hAnsiTheme="minorHAnsi" w:cstheme="minorBidi"/>
            <w:b w:val="0"/>
            <w:noProof/>
            <w:sz w:val="22"/>
            <w:szCs w:val="22"/>
            <w:lang w:val="en-US" w:eastAsia="en-US"/>
          </w:rPr>
          <w:tab/>
        </w:r>
        <w:r w:rsidRPr="003D67AA">
          <w:rPr>
            <w:rStyle w:val="Hyperlink"/>
            <w:noProof/>
            <w:lang w:val="en-US"/>
          </w:rPr>
          <w:t>NR-U supports indication of end-of-COT and/or COT duration as an extension of SFI signaling in DCI Format 2_0. FFS: signaling details.</w:t>
        </w:r>
      </w:hyperlink>
    </w:p>
    <w:p w14:paraId="092237F4" w14:textId="3696B183" w:rsidR="00E93E4D" w:rsidRDefault="00E93E4D">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4818" w:history="1">
        <w:r w:rsidRPr="003D67AA">
          <w:rPr>
            <w:rStyle w:val="Hyperlink"/>
            <w:noProof/>
            <w:lang w:val="en-US"/>
          </w:rPr>
          <w:t>Proposal 6</w:t>
        </w:r>
        <w:r>
          <w:rPr>
            <w:rFonts w:asciiTheme="minorHAnsi" w:eastAsiaTheme="minorEastAsia" w:hAnsiTheme="minorHAnsi" w:cstheme="minorBidi"/>
            <w:b w:val="0"/>
            <w:noProof/>
            <w:sz w:val="22"/>
            <w:szCs w:val="22"/>
            <w:lang w:val="en-US" w:eastAsia="en-US"/>
          </w:rPr>
          <w:tab/>
        </w:r>
        <w:r w:rsidRPr="003D67AA">
          <w:rPr>
            <w:rStyle w:val="Hyperlink"/>
            <w:noProof/>
            <w:lang w:val="en-US"/>
          </w:rPr>
          <w:t>NR-U supports configuration and DCI-based triggering of a set of aperiodic CSI-RS resources for tracking (ap-TRS) in which the UE may assume that the CSI-RS resources in the set are QCL’d with a SS/PBCH block with TypeC and with TypeD, if applicable. For NR-U, configuration of periodic CSI-RS for tracking (p-TRS) is not mandatory. FFS: minimum number of OFDM symbols between the last symbol of the PDCCH carrying the triggering DCI and the first symbol of the aperiodic CSI-RS resources in the set.</w:t>
        </w:r>
      </w:hyperlink>
    </w:p>
    <w:p w14:paraId="5A1EB9E8" w14:textId="5BAE2820" w:rsidR="006E1C82" w:rsidRPr="0089549A" w:rsidRDefault="006E1C82" w:rsidP="006E1C82">
      <w:pPr>
        <w:pStyle w:val="BodyText"/>
        <w:rPr>
          <w:b/>
          <w:bCs/>
          <w:lang w:val="en-US"/>
        </w:rPr>
      </w:pPr>
      <w:r w:rsidRPr="004F4B8A">
        <w:rPr>
          <w:b/>
          <w:bCs/>
          <w:lang w:val="en-US"/>
        </w:rPr>
        <w:fldChar w:fldCharType="end"/>
      </w:r>
      <w:r w:rsidRPr="0089549A">
        <w:rPr>
          <w:b/>
          <w:bCs/>
          <w:lang w:val="en-US"/>
        </w:rPr>
        <w:t xml:space="preserve"> </w:t>
      </w:r>
    </w:p>
    <w:p w14:paraId="7203AEF7" w14:textId="77777777" w:rsidR="00F507D1" w:rsidRPr="0089549A" w:rsidRDefault="00F507D1" w:rsidP="00CE0424">
      <w:pPr>
        <w:pStyle w:val="Heading1"/>
        <w:rPr>
          <w:lang w:val="en-US"/>
        </w:rPr>
      </w:pPr>
      <w:bookmarkStart w:id="38" w:name="_In-sequence_SDU_delivery"/>
      <w:bookmarkEnd w:id="38"/>
      <w:r w:rsidRPr="0089549A">
        <w:rPr>
          <w:lang w:val="en-US"/>
        </w:rPr>
        <w:t>References</w:t>
      </w:r>
    </w:p>
    <w:p w14:paraId="750EA612" w14:textId="77777777" w:rsidR="007145F3" w:rsidRPr="0089549A" w:rsidRDefault="007145F3" w:rsidP="007145F3">
      <w:pPr>
        <w:pStyle w:val="Reference"/>
        <w:overflowPunct/>
        <w:autoSpaceDE/>
        <w:autoSpaceDN/>
        <w:adjustRightInd/>
        <w:spacing w:line="259" w:lineRule="auto"/>
        <w:textAlignment w:val="auto"/>
        <w:rPr>
          <w:lang w:val="en-US"/>
        </w:rPr>
      </w:pPr>
      <w:bookmarkStart w:id="39" w:name="_Ref534127550"/>
      <w:bookmarkStart w:id="40" w:name="_Ref488061725"/>
      <w:bookmarkStart w:id="41" w:name="_Ref521659446"/>
      <w:bookmarkStart w:id="42" w:name="_Ref479756368"/>
      <w:bookmarkStart w:id="43" w:name="_Ref481486326"/>
      <w:bookmarkStart w:id="44" w:name="_Ref174151459"/>
      <w:bookmarkStart w:id="45" w:name="_Ref189809556"/>
      <w:r w:rsidRPr="0089549A">
        <w:rPr>
          <w:lang w:val="en-US"/>
        </w:rPr>
        <w:t>RP-182878, “New WID on NR-based Access to Unlicensed Spectrum,” Qualcomm, RAN#82, December 2018.</w:t>
      </w:r>
      <w:bookmarkEnd w:id="39"/>
    </w:p>
    <w:p w14:paraId="4E05F49A" w14:textId="6FC9F8B7" w:rsidR="007145F3" w:rsidRPr="0089549A" w:rsidRDefault="007145F3" w:rsidP="007145F3">
      <w:pPr>
        <w:pStyle w:val="Reference"/>
        <w:overflowPunct/>
        <w:autoSpaceDE/>
        <w:autoSpaceDN/>
        <w:adjustRightInd/>
        <w:spacing w:line="259" w:lineRule="auto"/>
        <w:textAlignment w:val="auto"/>
        <w:rPr>
          <w:lang w:val="en-US"/>
        </w:rPr>
      </w:pPr>
      <w:bookmarkStart w:id="46" w:name="_Ref534117348"/>
      <w:r w:rsidRPr="0089549A">
        <w:rPr>
          <w:lang w:val="en-US"/>
        </w:rPr>
        <w:t>3GPP TR 38.889, “Study on NR-based access to unlicensed spectrum,” v16.0.0, December 2018.</w:t>
      </w:r>
      <w:bookmarkEnd w:id="46"/>
    </w:p>
    <w:p w14:paraId="0034D3CC" w14:textId="533CFAC9" w:rsidR="003A7EF3" w:rsidRPr="0089549A" w:rsidRDefault="00D646A5" w:rsidP="00CE0424">
      <w:pPr>
        <w:pStyle w:val="Reference"/>
        <w:rPr>
          <w:lang w:val="en-US"/>
        </w:rPr>
      </w:pPr>
      <w:bookmarkStart w:id="47" w:name="OLE_LINK25"/>
      <w:bookmarkStart w:id="48" w:name="OLE_LINK24"/>
      <w:bookmarkStart w:id="49" w:name="_Ref1141885"/>
      <w:r w:rsidRPr="0089549A">
        <w:rPr>
          <w:lang w:val="en-US"/>
        </w:rPr>
        <w:t>R1-</w:t>
      </w:r>
      <w:r w:rsidR="00934185" w:rsidRPr="0089549A">
        <w:rPr>
          <w:lang w:val="en-US"/>
        </w:rPr>
        <w:t xml:space="preserve">1812191, </w:t>
      </w:r>
      <w:r w:rsidRPr="0089549A">
        <w:rPr>
          <w:lang w:val="en-US"/>
        </w:rPr>
        <w:t>“</w:t>
      </w:r>
      <w:r w:rsidR="00934185" w:rsidRPr="0089549A">
        <w:rPr>
          <w:lang w:val="en-US"/>
        </w:rPr>
        <w:t>NR numerology and frame structure for unlicensed bands</w:t>
      </w:r>
      <w:bookmarkEnd w:id="47"/>
      <w:bookmarkEnd w:id="48"/>
      <w:r w:rsidR="00934185" w:rsidRPr="0089549A">
        <w:rPr>
          <w:lang w:val="en-US"/>
        </w:rPr>
        <w:t>,</w:t>
      </w:r>
      <w:r w:rsidRPr="0089549A">
        <w:rPr>
          <w:lang w:val="en-US"/>
        </w:rPr>
        <w:t>”</w:t>
      </w:r>
      <w:r w:rsidR="00934185" w:rsidRPr="0089549A">
        <w:rPr>
          <w:lang w:val="en-US"/>
        </w:rPr>
        <w:t xml:space="preserve"> Huawei, </w:t>
      </w:r>
      <w:proofErr w:type="spellStart"/>
      <w:r w:rsidR="00934185" w:rsidRPr="0089549A">
        <w:rPr>
          <w:lang w:val="en-US"/>
        </w:rPr>
        <w:t>HiSilicon</w:t>
      </w:r>
      <w:proofErr w:type="spellEnd"/>
      <w:r w:rsidR="00934185" w:rsidRPr="0089549A">
        <w:rPr>
          <w:lang w:val="en-US"/>
        </w:rPr>
        <w:t>, RAN1#95</w:t>
      </w:r>
      <w:bookmarkEnd w:id="40"/>
      <w:bookmarkEnd w:id="41"/>
      <w:bookmarkEnd w:id="42"/>
      <w:bookmarkEnd w:id="43"/>
      <w:bookmarkEnd w:id="44"/>
      <w:bookmarkEnd w:id="45"/>
      <w:r w:rsidRPr="0089549A">
        <w:rPr>
          <w:lang w:val="en-US"/>
        </w:rPr>
        <w:t>, November 2018.</w:t>
      </w:r>
      <w:bookmarkEnd w:id="49"/>
    </w:p>
    <w:p w14:paraId="656DC6A9" w14:textId="26CBA7E2" w:rsidR="0085707B" w:rsidRPr="0089549A" w:rsidRDefault="0085707B" w:rsidP="0085707B">
      <w:pPr>
        <w:pStyle w:val="Reference"/>
        <w:overflowPunct/>
        <w:autoSpaceDE/>
        <w:autoSpaceDN/>
        <w:adjustRightInd/>
        <w:spacing w:line="259" w:lineRule="auto"/>
        <w:textAlignment w:val="auto"/>
        <w:rPr>
          <w:lang w:val="en-US"/>
        </w:rPr>
      </w:pPr>
      <w:bookmarkStart w:id="50" w:name="_Ref534881501"/>
      <w:bookmarkStart w:id="51" w:name="_Ref534892220"/>
      <w:r w:rsidRPr="0089549A">
        <w:rPr>
          <w:lang w:val="en-US"/>
        </w:rPr>
        <w:t>3GPP TS 38.213, “Physical layer procedures for control” v15.3.0, September 2018</w:t>
      </w:r>
      <w:bookmarkEnd w:id="50"/>
      <w:r w:rsidRPr="0089549A">
        <w:rPr>
          <w:lang w:val="en-US"/>
        </w:rPr>
        <w:t>.</w:t>
      </w:r>
      <w:bookmarkEnd w:id="51"/>
    </w:p>
    <w:p w14:paraId="1B0A0D3E" w14:textId="3120DA74" w:rsidR="005F0BEC" w:rsidRPr="00FF06E3" w:rsidRDefault="005F0BEC" w:rsidP="0085707B">
      <w:pPr>
        <w:pStyle w:val="Reference"/>
        <w:overflowPunct/>
        <w:autoSpaceDE/>
        <w:autoSpaceDN/>
        <w:adjustRightInd/>
        <w:spacing w:line="259" w:lineRule="auto"/>
        <w:textAlignment w:val="auto"/>
        <w:rPr>
          <w:lang w:val="en-US"/>
        </w:rPr>
      </w:pPr>
      <w:bookmarkStart w:id="52" w:name="_Ref1141170"/>
      <w:r w:rsidRPr="00FF06E3">
        <w:rPr>
          <w:lang w:val="en-US"/>
        </w:rPr>
        <w:lastRenderedPageBreak/>
        <w:t>“RAN1 Chairman’s Notes”, RAN1# AH 1901, January 2019</w:t>
      </w:r>
      <w:bookmarkEnd w:id="52"/>
    </w:p>
    <w:p w14:paraId="3F01FD1A" w14:textId="04F6478A" w:rsidR="001D351D" w:rsidRPr="00FF06E3" w:rsidRDefault="001D351D" w:rsidP="0085707B">
      <w:pPr>
        <w:pStyle w:val="Reference"/>
        <w:overflowPunct/>
        <w:autoSpaceDE/>
        <w:autoSpaceDN/>
        <w:adjustRightInd/>
        <w:spacing w:line="259" w:lineRule="auto"/>
        <w:textAlignment w:val="auto"/>
        <w:rPr>
          <w:lang w:val="en-US"/>
        </w:rPr>
      </w:pPr>
      <w:bookmarkStart w:id="53" w:name="_Ref1172541"/>
      <w:r w:rsidRPr="00FF06E3">
        <w:rPr>
          <w:lang w:val="en-US"/>
        </w:rPr>
        <w:t>3GPP TS 36.212 “Multiplexing and channel coding”, V15.4.0, December 2018.</w:t>
      </w:r>
      <w:bookmarkEnd w:id="53"/>
    </w:p>
    <w:p w14:paraId="772329FC" w14:textId="6C233AFD" w:rsidR="00D929A9" w:rsidRPr="00FF06E3" w:rsidRDefault="006E082C" w:rsidP="0085707B">
      <w:pPr>
        <w:pStyle w:val="Reference"/>
        <w:overflowPunct/>
        <w:autoSpaceDE/>
        <w:autoSpaceDN/>
        <w:adjustRightInd/>
        <w:spacing w:line="259" w:lineRule="auto"/>
        <w:textAlignment w:val="auto"/>
        <w:rPr>
          <w:lang w:val="en-US"/>
        </w:rPr>
      </w:pPr>
      <w:bookmarkStart w:id="54" w:name="_Ref1172913"/>
      <w:r w:rsidRPr="006E082C">
        <w:rPr>
          <w:lang w:val="en-US"/>
        </w:rPr>
        <w:t>R1-1902887</w:t>
      </w:r>
      <w:r w:rsidR="00D929A9" w:rsidRPr="00FF06E3">
        <w:rPr>
          <w:lang w:val="en-US"/>
        </w:rPr>
        <w:t>, “Wideband operation for NR-U”, Ericsson RAN1#96, February 2019,</w:t>
      </w:r>
      <w:bookmarkEnd w:id="54"/>
      <w:r w:rsidR="00D929A9" w:rsidRPr="00FF06E3">
        <w:rPr>
          <w:lang w:val="en-US"/>
        </w:rPr>
        <w:t xml:space="preserve"> </w:t>
      </w:r>
    </w:p>
    <w:p w14:paraId="14366EDD" w14:textId="02D8D3DF" w:rsidR="00CD547D" w:rsidRPr="0089549A" w:rsidRDefault="00CD547D" w:rsidP="0085707B">
      <w:pPr>
        <w:pStyle w:val="Reference"/>
        <w:overflowPunct/>
        <w:autoSpaceDE/>
        <w:autoSpaceDN/>
        <w:adjustRightInd/>
        <w:spacing w:line="259" w:lineRule="auto"/>
        <w:textAlignment w:val="auto"/>
        <w:rPr>
          <w:lang w:val="en-US"/>
        </w:rPr>
      </w:pPr>
      <w:bookmarkStart w:id="55" w:name="_Ref1141023"/>
      <w:r w:rsidRPr="00FF06E3">
        <w:rPr>
          <w:lang w:val="en-US"/>
        </w:rPr>
        <w:t>R1-1900996, “DL signals and channels”, Ericsson RAN1#AH1901, January 2019</w:t>
      </w:r>
      <w:bookmarkEnd w:id="55"/>
    </w:p>
    <w:sectPr w:rsidR="00CD547D" w:rsidRPr="0089549A"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AF6A6" w14:textId="77777777" w:rsidR="00A72A3D" w:rsidRDefault="00A72A3D">
      <w:r>
        <w:separator/>
      </w:r>
    </w:p>
  </w:endnote>
  <w:endnote w:type="continuationSeparator" w:id="0">
    <w:p w14:paraId="2631A9A5" w14:textId="77777777" w:rsidR="00A72A3D" w:rsidRDefault="00A72A3D">
      <w:r>
        <w:continuationSeparator/>
      </w:r>
    </w:p>
  </w:endnote>
  <w:endnote w:type="continuationNotice" w:id="1">
    <w:p w14:paraId="46BCA0FA" w14:textId="77777777" w:rsidR="00A72A3D" w:rsidRDefault="00A72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750B2" w:rsidRDefault="00D750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F62FC" w14:textId="77777777" w:rsidR="00A72A3D" w:rsidRDefault="00A72A3D">
      <w:r>
        <w:separator/>
      </w:r>
    </w:p>
  </w:footnote>
  <w:footnote w:type="continuationSeparator" w:id="0">
    <w:p w14:paraId="17C18266" w14:textId="77777777" w:rsidR="00A72A3D" w:rsidRDefault="00A72A3D">
      <w:r>
        <w:continuationSeparator/>
      </w:r>
    </w:p>
  </w:footnote>
  <w:footnote w:type="continuationNotice" w:id="1">
    <w:p w14:paraId="1D4F3493" w14:textId="77777777" w:rsidR="00A72A3D" w:rsidRDefault="00A72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750B2" w:rsidRDefault="00D750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FAD684"/>
    <w:lvl w:ilvl="0">
      <w:start w:val="1"/>
      <w:numFmt w:val="decimal"/>
      <w:lvlText w:val="%1."/>
      <w:lvlJc w:val="left"/>
      <w:pPr>
        <w:tabs>
          <w:tab w:val="num" w:pos="1132"/>
        </w:tabs>
        <w:ind w:left="113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9762481"/>
    <w:multiLevelType w:val="hybridMultilevel"/>
    <w:tmpl w:val="5F0CCC78"/>
    <w:lvl w:ilvl="0" w:tplc="ADE0DA38">
      <w:start w:val="1"/>
      <w:numFmt w:val="bullet"/>
      <w:lvlText w:val="—"/>
      <w:lvlJc w:val="left"/>
      <w:pPr>
        <w:tabs>
          <w:tab w:val="num" w:pos="720"/>
        </w:tabs>
        <w:ind w:left="720" w:hanging="360"/>
      </w:pPr>
      <w:rPr>
        <w:rFonts w:ascii="Ericsson Hilda Light" w:hAnsi="Ericsson Hilda Light" w:hint="default"/>
      </w:rPr>
    </w:lvl>
    <w:lvl w:ilvl="1" w:tplc="4614D6C8">
      <w:start w:val="238"/>
      <w:numFmt w:val="bullet"/>
      <w:lvlText w:val="—"/>
      <w:lvlJc w:val="left"/>
      <w:pPr>
        <w:tabs>
          <w:tab w:val="num" w:pos="1440"/>
        </w:tabs>
        <w:ind w:left="1440" w:hanging="360"/>
      </w:pPr>
      <w:rPr>
        <w:rFonts w:ascii="Ericsson Hilda Light" w:hAnsi="Ericsson Hilda Light" w:hint="default"/>
      </w:rPr>
    </w:lvl>
    <w:lvl w:ilvl="2" w:tplc="47B2FDB2">
      <w:start w:val="238"/>
      <w:numFmt w:val="bullet"/>
      <w:lvlText w:val="—"/>
      <w:lvlJc w:val="left"/>
      <w:pPr>
        <w:tabs>
          <w:tab w:val="num" w:pos="2160"/>
        </w:tabs>
        <w:ind w:left="2160" w:hanging="360"/>
      </w:pPr>
      <w:rPr>
        <w:rFonts w:ascii="Ericsson Hilda Light" w:hAnsi="Ericsson Hilda Light" w:hint="default"/>
      </w:rPr>
    </w:lvl>
    <w:lvl w:ilvl="3" w:tplc="207A6EE8" w:tentative="1">
      <w:start w:val="1"/>
      <w:numFmt w:val="bullet"/>
      <w:lvlText w:val="—"/>
      <w:lvlJc w:val="left"/>
      <w:pPr>
        <w:tabs>
          <w:tab w:val="num" w:pos="2880"/>
        </w:tabs>
        <w:ind w:left="2880" w:hanging="360"/>
      </w:pPr>
      <w:rPr>
        <w:rFonts w:ascii="Ericsson Hilda Light" w:hAnsi="Ericsson Hilda Light" w:hint="default"/>
      </w:rPr>
    </w:lvl>
    <w:lvl w:ilvl="4" w:tplc="13BA056C" w:tentative="1">
      <w:start w:val="1"/>
      <w:numFmt w:val="bullet"/>
      <w:lvlText w:val="—"/>
      <w:lvlJc w:val="left"/>
      <w:pPr>
        <w:tabs>
          <w:tab w:val="num" w:pos="3600"/>
        </w:tabs>
        <w:ind w:left="3600" w:hanging="360"/>
      </w:pPr>
      <w:rPr>
        <w:rFonts w:ascii="Ericsson Hilda Light" w:hAnsi="Ericsson Hilda Light" w:hint="default"/>
      </w:rPr>
    </w:lvl>
    <w:lvl w:ilvl="5" w:tplc="40F09460" w:tentative="1">
      <w:start w:val="1"/>
      <w:numFmt w:val="bullet"/>
      <w:lvlText w:val="—"/>
      <w:lvlJc w:val="left"/>
      <w:pPr>
        <w:tabs>
          <w:tab w:val="num" w:pos="4320"/>
        </w:tabs>
        <w:ind w:left="4320" w:hanging="360"/>
      </w:pPr>
      <w:rPr>
        <w:rFonts w:ascii="Ericsson Hilda Light" w:hAnsi="Ericsson Hilda Light" w:hint="default"/>
      </w:rPr>
    </w:lvl>
    <w:lvl w:ilvl="6" w:tplc="CAE66226" w:tentative="1">
      <w:start w:val="1"/>
      <w:numFmt w:val="bullet"/>
      <w:lvlText w:val="—"/>
      <w:lvlJc w:val="left"/>
      <w:pPr>
        <w:tabs>
          <w:tab w:val="num" w:pos="5040"/>
        </w:tabs>
        <w:ind w:left="5040" w:hanging="360"/>
      </w:pPr>
      <w:rPr>
        <w:rFonts w:ascii="Ericsson Hilda Light" w:hAnsi="Ericsson Hilda Light" w:hint="default"/>
      </w:rPr>
    </w:lvl>
    <w:lvl w:ilvl="7" w:tplc="E206AC80" w:tentative="1">
      <w:start w:val="1"/>
      <w:numFmt w:val="bullet"/>
      <w:lvlText w:val="—"/>
      <w:lvlJc w:val="left"/>
      <w:pPr>
        <w:tabs>
          <w:tab w:val="num" w:pos="5760"/>
        </w:tabs>
        <w:ind w:left="5760" w:hanging="360"/>
      </w:pPr>
      <w:rPr>
        <w:rFonts w:ascii="Ericsson Hilda Light" w:hAnsi="Ericsson Hilda Light" w:hint="default"/>
      </w:rPr>
    </w:lvl>
    <w:lvl w:ilvl="8" w:tplc="2FDA2994"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DC4B42"/>
    <w:multiLevelType w:val="hybridMultilevel"/>
    <w:tmpl w:val="C1D80000"/>
    <w:lvl w:ilvl="0" w:tplc="937A49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5E2EA7"/>
    <w:multiLevelType w:val="hybridMultilevel"/>
    <w:tmpl w:val="03BC8852"/>
    <w:lvl w:ilvl="0" w:tplc="937A490A">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AB3CAD"/>
    <w:multiLevelType w:val="hybridMultilevel"/>
    <w:tmpl w:val="B8ECD40E"/>
    <w:lvl w:ilvl="0" w:tplc="CF74348E">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4"/>
  </w:num>
  <w:num w:numId="3">
    <w:abstractNumId w:val="1"/>
  </w:num>
  <w:num w:numId="4">
    <w:abstractNumId w:val="19"/>
  </w:num>
  <w:num w:numId="5">
    <w:abstractNumId w:val="20"/>
  </w:num>
  <w:num w:numId="6">
    <w:abstractNumId w:val="21"/>
  </w:num>
  <w:num w:numId="7">
    <w:abstractNumId w:val="4"/>
  </w:num>
  <w:num w:numId="8">
    <w:abstractNumId w:val="6"/>
  </w:num>
  <w:num w:numId="9">
    <w:abstractNumId w:val="3"/>
  </w:num>
  <w:num w:numId="10">
    <w:abstractNumId w:val="24"/>
  </w:num>
  <w:num w:numId="11">
    <w:abstractNumId w:val="11"/>
  </w:num>
  <w:num w:numId="12">
    <w:abstractNumId w:val="22"/>
  </w:num>
  <w:num w:numId="13">
    <w:abstractNumId w:val="10"/>
  </w:num>
  <w:num w:numId="14">
    <w:abstractNumId w:val="8"/>
  </w:num>
  <w:num w:numId="15">
    <w:abstractNumId w:val="23"/>
  </w:num>
  <w:num w:numId="16">
    <w:abstractNumId w:val="13"/>
  </w:num>
  <w:num w:numId="17">
    <w:abstractNumId w:val="16"/>
  </w:num>
  <w:num w:numId="18">
    <w:abstractNumId w:val="12"/>
  </w:num>
  <w:num w:numId="19">
    <w:abstractNumId w:val="15"/>
  </w:num>
  <w:num w:numId="20">
    <w:abstractNumId w:val="17"/>
  </w:num>
  <w:num w:numId="21">
    <w:abstractNumId w:val="9"/>
  </w:num>
  <w:num w:numId="22">
    <w:abstractNumId w:val="2"/>
  </w:num>
  <w:num w:numId="23">
    <w:abstractNumId w:val="7"/>
  </w:num>
  <w:num w:numId="24">
    <w:abstractNumId w:val="5"/>
  </w:num>
  <w:num w:numId="25">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5"/>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19B"/>
    <w:rsid w:val="00003880"/>
    <w:rsid w:val="00004263"/>
    <w:rsid w:val="0000564C"/>
    <w:rsid w:val="00006446"/>
    <w:rsid w:val="00006896"/>
    <w:rsid w:val="00006B0C"/>
    <w:rsid w:val="00007CDC"/>
    <w:rsid w:val="00011B28"/>
    <w:rsid w:val="000122F3"/>
    <w:rsid w:val="00012DEB"/>
    <w:rsid w:val="00015D15"/>
    <w:rsid w:val="000222E7"/>
    <w:rsid w:val="00023C1F"/>
    <w:rsid w:val="0002564D"/>
    <w:rsid w:val="00025ECA"/>
    <w:rsid w:val="00026797"/>
    <w:rsid w:val="000272E7"/>
    <w:rsid w:val="00030AF1"/>
    <w:rsid w:val="00031AE6"/>
    <w:rsid w:val="000325B8"/>
    <w:rsid w:val="00033FB1"/>
    <w:rsid w:val="000341BB"/>
    <w:rsid w:val="000349FC"/>
    <w:rsid w:val="00034C15"/>
    <w:rsid w:val="00036BA1"/>
    <w:rsid w:val="00042081"/>
    <w:rsid w:val="000422E2"/>
    <w:rsid w:val="00042F22"/>
    <w:rsid w:val="000444EF"/>
    <w:rsid w:val="00046658"/>
    <w:rsid w:val="00047116"/>
    <w:rsid w:val="00051CC2"/>
    <w:rsid w:val="00052A07"/>
    <w:rsid w:val="000534E3"/>
    <w:rsid w:val="000534EE"/>
    <w:rsid w:val="0005606A"/>
    <w:rsid w:val="00057008"/>
    <w:rsid w:val="00057117"/>
    <w:rsid w:val="0006093E"/>
    <w:rsid w:val="000616E7"/>
    <w:rsid w:val="000633B3"/>
    <w:rsid w:val="0006487E"/>
    <w:rsid w:val="00065E1A"/>
    <w:rsid w:val="00072546"/>
    <w:rsid w:val="000732E8"/>
    <w:rsid w:val="00074AE5"/>
    <w:rsid w:val="00074DCF"/>
    <w:rsid w:val="0007518B"/>
    <w:rsid w:val="0007693E"/>
    <w:rsid w:val="00077E5F"/>
    <w:rsid w:val="00080195"/>
    <w:rsid w:val="0008036A"/>
    <w:rsid w:val="000815B0"/>
    <w:rsid w:val="00081AE6"/>
    <w:rsid w:val="00081BCD"/>
    <w:rsid w:val="000855EB"/>
    <w:rsid w:val="00085B52"/>
    <w:rsid w:val="000866F2"/>
    <w:rsid w:val="00087887"/>
    <w:rsid w:val="0009009F"/>
    <w:rsid w:val="00091557"/>
    <w:rsid w:val="000924C1"/>
    <w:rsid w:val="000924F0"/>
    <w:rsid w:val="00093474"/>
    <w:rsid w:val="000943EF"/>
    <w:rsid w:val="00094565"/>
    <w:rsid w:val="00094CFF"/>
    <w:rsid w:val="0009510F"/>
    <w:rsid w:val="00096A86"/>
    <w:rsid w:val="00096F8B"/>
    <w:rsid w:val="000972E1"/>
    <w:rsid w:val="000A0327"/>
    <w:rsid w:val="000A1B7B"/>
    <w:rsid w:val="000A1E8D"/>
    <w:rsid w:val="000A56F2"/>
    <w:rsid w:val="000A6ECB"/>
    <w:rsid w:val="000B2719"/>
    <w:rsid w:val="000B3A8F"/>
    <w:rsid w:val="000B4AB9"/>
    <w:rsid w:val="000B58C3"/>
    <w:rsid w:val="000B61E9"/>
    <w:rsid w:val="000C165A"/>
    <w:rsid w:val="000C2E19"/>
    <w:rsid w:val="000C33BD"/>
    <w:rsid w:val="000C546E"/>
    <w:rsid w:val="000C65A3"/>
    <w:rsid w:val="000D0D07"/>
    <w:rsid w:val="000D3B10"/>
    <w:rsid w:val="000D4797"/>
    <w:rsid w:val="000D7EBA"/>
    <w:rsid w:val="000E0527"/>
    <w:rsid w:val="000E1CB0"/>
    <w:rsid w:val="000E1E92"/>
    <w:rsid w:val="000E5719"/>
    <w:rsid w:val="000E5A29"/>
    <w:rsid w:val="000E67D1"/>
    <w:rsid w:val="000F06D6"/>
    <w:rsid w:val="000F0EB1"/>
    <w:rsid w:val="000F1106"/>
    <w:rsid w:val="000F1CBC"/>
    <w:rsid w:val="000F3752"/>
    <w:rsid w:val="000F3BE9"/>
    <w:rsid w:val="000F3F6C"/>
    <w:rsid w:val="000F5327"/>
    <w:rsid w:val="000F6134"/>
    <w:rsid w:val="000F68BA"/>
    <w:rsid w:val="000F6DF3"/>
    <w:rsid w:val="000F7E82"/>
    <w:rsid w:val="001005FF"/>
    <w:rsid w:val="00105269"/>
    <w:rsid w:val="001062FB"/>
    <w:rsid w:val="001063E6"/>
    <w:rsid w:val="00110211"/>
    <w:rsid w:val="0011172C"/>
    <w:rsid w:val="00111E48"/>
    <w:rsid w:val="001128CC"/>
    <w:rsid w:val="00112F7A"/>
    <w:rsid w:val="00113CF4"/>
    <w:rsid w:val="001151AA"/>
    <w:rsid w:val="001153EA"/>
    <w:rsid w:val="00115643"/>
    <w:rsid w:val="00116765"/>
    <w:rsid w:val="0012003E"/>
    <w:rsid w:val="00120E65"/>
    <w:rsid w:val="00121736"/>
    <w:rsid w:val="001219F5"/>
    <w:rsid w:val="00121A20"/>
    <w:rsid w:val="0012377F"/>
    <w:rsid w:val="00124314"/>
    <w:rsid w:val="00126B4A"/>
    <w:rsid w:val="001327D7"/>
    <w:rsid w:val="00132FD0"/>
    <w:rsid w:val="001333A8"/>
    <w:rsid w:val="001344C0"/>
    <w:rsid w:val="001346FA"/>
    <w:rsid w:val="00134BAD"/>
    <w:rsid w:val="00135252"/>
    <w:rsid w:val="00137AB5"/>
    <w:rsid w:val="00137D3D"/>
    <w:rsid w:val="00137F0B"/>
    <w:rsid w:val="00140649"/>
    <w:rsid w:val="00141138"/>
    <w:rsid w:val="001411BE"/>
    <w:rsid w:val="00145E77"/>
    <w:rsid w:val="001462BD"/>
    <w:rsid w:val="00147603"/>
    <w:rsid w:val="00150C61"/>
    <w:rsid w:val="00151E23"/>
    <w:rsid w:val="001526E0"/>
    <w:rsid w:val="001551B5"/>
    <w:rsid w:val="0015772D"/>
    <w:rsid w:val="001652E4"/>
    <w:rsid w:val="001659C1"/>
    <w:rsid w:val="00165E23"/>
    <w:rsid w:val="00166620"/>
    <w:rsid w:val="00170A19"/>
    <w:rsid w:val="001714B7"/>
    <w:rsid w:val="0017260F"/>
    <w:rsid w:val="00173A8E"/>
    <w:rsid w:val="0017502C"/>
    <w:rsid w:val="00176360"/>
    <w:rsid w:val="0018143F"/>
    <w:rsid w:val="00181FF8"/>
    <w:rsid w:val="00182504"/>
    <w:rsid w:val="00183BDF"/>
    <w:rsid w:val="00187357"/>
    <w:rsid w:val="00190AC1"/>
    <w:rsid w:val="00190C4A"/>
    <w:rsid w:val="00193377"/>
    <w:rsid w:val="0019341A"/>
    <w:rsid w:val="00193CD4"/>
    <w:rsid w:val="001962B9"/>
    <w:rsid w:val="00197DF9"/>
    <w:rsid w:val="001A16A2"/>
    <w:rsid w:val="001A1987"/>
    <w:rsid w:val="001A2564"/>
    <w:rsid w:val="001A3B53"/>
    <w:rsid w:val="001A40F0"/>
    <w:rsid w:val="001A6173"/>
    <w:rsid w:val="001A6CBA"/>
    <w:rsid w:val="001B0577"/>
    <w:rsid w:val="001B0D97"/>
    <w:rsid w:val="001B126E"/>
    <w:rsid w:val="001B54B6"/>
    <w:rsid w:val="001B5A5D"/>
    <w:rsid w:val="001C1CE5"/>
    <w:rsid w:val="001C20A9"/>
    <w:rsid w:val="001C2D8D"/>
    <w:rsid w:val="001C3029"/>
    <w:rsid w:val="001C3D2A"/>
    <w:rsid w:val="001C7B24"/>
    <w:rsid w:val="001D2C9C"/>
    <w:rsid w:val="001D351D"/>
    <w:rsid w:val="001D51BA"/>
    <w:rsid w:val="001D51E9"/>
    <w:rsid w:val="001D53E7"/>
    <w:rsid w:val="001D5EBF"/>
    <w:rsid w:val="001D6342"/>
    <w:rsid w:val="001D6C5F"/>
    <w:rsid w:val="001D6D53"/>
    <w:rsid w:val="001E19A3"/>
    <w:rsid w:val="001E203B"/>
    <w:rsid w:val="001E58E2"/>
    <w:rsid w:val="001E6C37"/>
    <w:rsid w:val="001E7AED"/>
    <w:rsid w:val="001F205F"/>
    <w:rsid w:val="001F20A4"/>
    <w:rsid w:val="001F3916"/>
    <w:rsid w:val="001F54C5"/>
    <w:rsid w:val="001F662C"/>
    <w:rsid w:val="001F7074"/>
    <w:rsid w:val="001F70CE"/>
    <w:rsid w:val="00200490"/>
    <w:rsid w:val="00201F3A"/>
    <w:rsid w:val="002023BD"/>
    <w:rsid w:val="00202436"/>
    <w:rsid w:val="00203293"/>
    <w:rsid w:val="002039FA"/>
    <w:rsid w:val="00203F96"/>
    <w:rsid w:val="002069B2"/>
    <w:rsid w:val="00207FA3"/>
    <w:rsid w:val="0021094D"/>
    <w:rsid w:val="00212085"/>
    <w:rsid w:val="00212695"/>
    <w:rsid w:val="00212C05"/>
    <w:rsid w:val="002131C5"/>
    <w:rsid w:val="00214DA8"/>
    <w:rsid w:val="00215423"/>
    <w:rsid w:val="002158FA"/>
    <w:rsid w:val="00220600"/>
    <w:rsid w:val="002206FC"/>
    <w:rsid w:val="002224DB"/>
    <w:rsid w:val="00223FCB"/>
    <w:rsid w:val="002252C3"/>
    <w:rsid w:val="00225C54"/>
    <w:rsid w:val="00227384"/>
    <w:rsid w:val="00230765"/>
    <w:rsid w:val="00230D18"/>
    <w:rsid w:val="002319E4"/>
    <w:rsid w:val="00235632"/>
    <w:rsid w:val="00235872"/>
    <w:rsid w:val="00235900"/>
    <w:rsid w:val="00236BA7"/>
    <w:rsid w:val="00237610"/>
    <w:rsid w:val="00241559"/>
    <w:rsid w:val="002435B3"/>
    <w:rsid w:val="00243902"/>
    <w:rsid w:val="00243AD7"/>
    <w:rsid w:val="002458EB"/>
    <w:rsid w:val="00247BC7"/>
    <w:rsid w:val="002500C8"/>
    <w:rsid w:val="0025012C"/>
    <w:rsid w:val="0025592E"/>
    <w:rsid w:val="00257543"/>
    <w:rsid w:val="002617E7"/>
    <w:rsid w:val="0026296E"/>
    <w:rsid w:val="0026324A"/>
    <w:rsid w:val="00264228"/>
    <w:rsid w:val="00264334"/>
    <w:rsid w:val="0026473E"/>
    <w:rsid w:val="00265E33"/>
    <w:rsid w:val="002660C6"/>
    <w:rsid w:val="00266214"/>
    <w:rsid w:val="00267C83"/>
    <w:rsid w:val="00270DEA"/>
    <w:rsid w:val="0027144F"/>
    <w:rsid w:val="00271813"/>
    <w:rsid w:val="00271F3A"/>
    <w:rsid w:val="00273278"/>
    <w:rsid w:val="002737F4"/>
    <w:rsid w:val="0027459C"/>
    <w:rsid w:val="00275B89"/>
    <w:rsid w:val="002801D8"/>
    <w:rsid w:val="002805F5"/>
    <w:rsid w:val="00280751"/>
    <w:rsid w:val="0028280A"/>
    <w:rsid w:val="00282A4A"/>
    <w:rsid w:val="00282F99"/>
    <w:rsid w:val="002831B0"/>
    <w:rsid w:val="00285C49"/>
    <w:rsid w:val="00286ACD"/>
    <w:rsid w:val="00287838"/>
    <w:rsid w:val="002907B5"/>
    <w:rsid w:val="002910D1"/>
    <w:rsid w:val="00292EB7"/>
    <w:rsid w:val="00294B5D"/>
    <w:rsid w:val="00294CD4"/>
    <w:rsid w:val="00296227"/>
    <w:rsid w:val="00296F44"/>
    <w:rsid w:val="0029777D"/>
    <w:rsid w:val="002A055E"/>
    <w:rsid w:val="002A1D4E"/>
    <w:rsid w:val="002A2869"/>
    <w:rsid w:val="002A774E"/>
    <w:rsid w:val="002B0E7D"/>
    <w:rsid w:val="002B24D6"/>
    <w:rsid w:val="002C3A18"/>
    <w:rsid w:val="002C3A90"/>
    <w:rsid w:val="002C41E6"/>
    <w:rsid w:val="002C6F96"/>
    <w:rsid w:val="002D071A"/>
    <w:rsid w:val="002D1A3D"/>
    <w:rsid w:val="002D34B2"/>
    <w:rsid w:val="002D48B0"/>
    <w:rsid w:val="002D5B37"/>
    <w:rsid w:val="002D7637"/>
    <w:rsid w:val="002E07CF"/>
    <w:rsid w:val="002E17F2"/>
    <w:rsid w:val="002E59D9"/>
    <w:rsid w:val="002E65DF"/>
    <w:rsid w:val="002E7CAE"/>
    <w:rsid w:val="002F2771"/>
    <w:rsid w:val="002F37A9"/>
    <w:rsid w:val="002F5DB5"/>
    <w:rsid w:val="002F6383"/>
    <w:rsid w:val="002F6CD0"/>
    <w:rsid w:val="002F7C2E"/>
    <w:rsid w:val="00300AEB"/>
    <w:rsid w:val="00301CE6"/>
    <w:rsid w:val="0030256B"/>
    <w:rsid w:val="0030501F"/>
    <w:rsid w:val="003068B0"/>
    <w:rsid w:val="00307BA1"/>
    <w:rsid w:val="003111AF"/>
    <w:rsid w:val="00311702"/>
    <w:rsid w:val="00311E82"/>
    <w:rsid w:val="003131A5"/>
    <w:rsid w:val="00313FD6"/>
    <w:rsid w:val="003143BD"/>
    <w:rsid w:val="00314E43"/>
    <w:rsid w:val="00315363"/>
    <w:rsid w:val="003178AC"/>
    <w:rsid w:val="003203ED"/>
    <w:rsid w:val="003211E8"/>
    <w:rsid w:val="0032205A"/>
    <w:rsid w:val="00322C9F"/>
    <w:rsid w:val="00324D23"/>
    <w:rsid w:val="003269D4"/>
    <w:rsid w:val="00331751"/>
    <w:rsid w:val="003336F7"/>
    <w:rsid w:val="00334579"/>
    <w:rsid w:val="00335858"/>
    <w:rsid w:val="00336BDA"/>
    <w:rsid w:val="00336F93"/>
    <w:rsid w:val="00341187"/>
    <w:rsid w:val="00341B12"/>
    <w:rsid w:val="00342BD7"/>
    <w:rsid w:val="003433A7"/>
    <w:rsid w:val="00346DB5"/>
    <w:rsid w:val="003476B0"/>
    <w:rsid w:val="003477B1"/>
    <w:rsid w:val="00351561"/>
    <w:rsid w:val="00351914"/>
    <w:rsid w:val="003544B2"/>
    <w:rsid w:val="00354B73"/>
    <w:rsid w:val="003557CF"/>
    <w:rsid w:val="00356014"/>
    <w:rsid w:val="00357380"/>
    <w:rsid w:val="003602D9"/>
    <w:rsid w:val="003604CE"/>
    <w:rsid w:val="00362930"/>
    <w:rsid w:val="00363962"/>
    <w:rsid w:val="003663B3"/>
    <w:rsid w:val="0036776E"/>
    <w:rsid w:val="00367BD6"/>
    <w:rsid w:val="00370196"/>
    <w:rsid w:val="00370E47"/>
    <w:rsid w:val="00371E3E"/>
    <w:rsid w:val="00373957"/>
    <w:rsid w:val="003742AC"/>
    <w:rsid w:val="00377CE1"/>
    <w:rsid w:val="0038196F"/>
    <w:rsid w:val="0038233A"/>
    <w:rsid w:val="00382E30"/>
    <w:rsid w:val="0038356A"/>
    <w:rsid w:val="00383588"/>
    <w:rsid w:val="00385BF0"/>
    <w:rsid w:val="00386EC1"/>
    <w:rsid w:val="003874EB"/>
    <w:rsid w:val="0039375A"/>
    <w:rsid w:val="003939FF"/>
    <w:rsid w:val="003A2223"/>
    <w:rsid w:val="003A2A0F"/>
    <w:rsid w:val="003A45A1"/>
    <w:rsid w:val="003A58E0"/>
    <w:rsid w:val="003A5B0A"/>
    <w:rsid w:val="003A6BAC"/>
    <w:rsid w:val="003A70A4"/>
    <w:rsid w:val="003A7EF3"/>
    <w:rsid w:val="003B159C"/>
    <w:rsid w:val="003B2A66"/>
    <w:rsid w:val="003B2B29"/>
    <w:rsid w:val="003B369F"/>
    <w:rsid w:val="003B36A3"/>
    <w:rsid w:val="003B4A03"/>
    <w:rsid w:val="003B4E88"/>
    <w:rsid w:val="003B507A"/>
    <w:rsid w:val="003B514F"/>
    <w:rsid w:val="003B64BB"/>
    <w:rsid w:val="003B7FE5"/>
    <w:rsid w:val="003C11C8"/>
    <w:rsid w:val="003C1A57"/>
    <w:rsid w:val="003C2702"/>
    <w:rsid w:val="003C552C"/>
    <w:rsid w:val="003C5C8B"/>
    <w:rsid w:val="003C5F4F"/>
    <w:rsid w:val="003C7806"/>
    <w:rsid w:val="003D0540"/>
    <w:rsid w:val="003D109F"/>
    <w:rsid w:val="003D1780"/>
    <w:rsid w:val="003D2478"/>
    <w:rsid w:val="003D3671"/>
    <w:rsid w:val="003D3C45"/>
    <w:rsid w:val="003D566A"/>
    <w:rsid w:val="003D5B1F"/>
    <w:rsid w:val="003D6CE8"/>
    <w:rsid w:val="003D72CE"/>
    <w:rsid w:val="003E143A"/>
    <w:rsid w:val="003E15FA"/>
    <w:rsid w:val="003E1CE7"/>
    <w:rsid w:val="003E290E"/>
    <w:rsid w:val="003E55E4"/>
    <w:rsid w:val="003E60D5"/>
    <w:rsid w:val="003E64C9"/>
    <w:rsid w:val="003E74E3"/>
    <w:rsid w:val="003F05C7"/>
    <w:rsid w:val="003F1742"/>
    <w:rsid w:val="003F2A84"/>
    <w:rsid w:val="003F2B29"/>
    <w:rsid w:val="003F2CD4"/>
    <w:rsid w:val="003F37E4"/>
    <w:rsid w:val="003F55B4"/>
    <w:rsid w:val="003F620D"/>
    <w:rsid w:val="003F6BBE"/>
    <w:rsid w:val="003F7BFD"/>
    <w:rsid w:val="004000E8"/>
    <w:rsid w:val="00401154"/>
    <w:rsid w:val="00402E2B"/>
    <w:rsid w:val="00403C81"/>
    <w:rsid w:val="004046A0"/>
    <w:rsid w:val="0040512B"/>
    <w:rsid w:val="0040555E"/>
    <w:rsid w:val="00405CA5"/>
    <w:rsid w:val="00407CD3"/>
    <w:rsid w:val="00410134"/>
    <w:rsid w:val="0041054B"/>
    <w:rsid w:val="00410B72"/>
    <w:rsid w:val="00410F18"/>
    <w:rsid w:val="00411F19"/>
    <w:rsid w:val="0041263E"/>
    <w:rsid w:val="00413AAC"/>
    <w:rsid w:val="00413E92"/>
    <w:rsid w:val="00421105"/>
    <w:rsid w:val="00422AA4"/>
    <w:rsid w:val="004233C4"/>
    <w:rsid w:val="004242F4"/>
    <w:rsid w:val="00427248"/>
    <w:rsid w:val="004303EE"/>
    <w:rsid w:val="004314DE"/>
    <w:rsid w:val="0043204D"/>
    <w:rsid w:val="00432833"/>
    <w:rsid w:val="0043415D"/>
    <w:rsid w:val="00437447"/>
    <w:rsid w:val="00437515"/>
    <w:rsid w:val="0043760F"/>
    <w:rsid w:val="00440D7E"/>
    <w:rsid w:val="00441A92"/>
    <w:rsid w:val="004431DC"/>
    <w:rsid w:val="00444032"/>
    <w:rsid w:val="00444F56"/>
    <w:rsid w:val="00446488"/>
    <w:rsid w:val="00447772"/>
    <w:rsid w:val="004517AA"/>
    <w:rsid w:val="00452CAC"/>
    <w:rsid w:val="00455F00"/>
    <w:rsid w:val="00457565"/>
    <w:rsid w:val="00457B71"/>
    <w:rsid w:val="00457D22"/>
    <w:rsid w:val="00464F12"/>
    <w:rsid w:val="00466083"/>
    <w:rsid w:val="004669E2"/>
    <w:rsid w:val="00466C30"/>
    <w:rsid w:val="00470C31"/>
    <w:rsid w:val="00471552"/>
    <w:rsid w:val="00471DE0"/>
    <w:rsid w:val="00473472"/>
    <w:rsid w:val="004734D0"/>
    <w:rsid w:val="00473B2D"/>
    <w:rsid w:val="0047556B"/>
    <w:rsid w:val="00475F94"/>
    <w:rsid w:val="00477768"/>
    <w:rsid w:val="00483266"/>
    <w:rsid w:val="00484971"/>
    <w:rsid w:val="00484F6A"/>
    <w:rsid w:val="0049091F"/>
    <w:rsid w:val="00492BC5"/>
    <w:rsid w:val="00496378"/>
    <w:rsid w:val="004964F1"/>
    <w:rsid w:val="00497506"/>
    <w:rsid w:val="004A0EA8"/>
    <w:rsid w:val="004A1118"/>
    <w:rsid w:val="004A16BC"/>
    <w:rsid w:val="004A2B94"/>
    <w:rsid w:val="004B236F"/>
    <w:rsid w:val="004B5755"/>
    <w:rsid w:val="004B5E8B"/>
    <w:rsid w:val="004B6F6A"/>
    <w:rsid w:val="004B7C0C"/>
    <w:rsid w:val="004C0224"/>
    <w:rsid w:val="004C2B1A"/>
    <w:rsid w:val="004C344D"/>
    <w:rsid w:val="004C3763"/>
    <w:rsid w:val="004C3898"/>
    <w:rsid w:val="004C4ABD"/>
    <w:rsid w:val="004C4AD7"/>
    <w:rsid w:val="004D36B1"/>
    <w:rsid w:val="004D741D"/>
    <w:rsid w:val="004D7513"/>
    <w:rsid w:val="004D7EBD"/>
    <w:rsid w:val="004E2680"/>
    <w:rsid w:val="004E28F9"/>
    <w:rsid w:val="004E3861"/>
    <w:rsid w:val="004E3C5D"/>
    <w:rsid w:val="004E462E"/>
    <w:rsid w:val="004E56DC"/>
    <w:rsid w:val="004E5A61"/>
    <w:rsid w:val="004E738E"/>
    <w:rsid w:val="004E76F4"/>
    <w:rsid w:val="004F0B4E"/>
    <w:rsid w:val="004F0B6C"/>
    <w:rsid w:val="004F2078"/>
    <w:rsid w:val="004F3EE4"/>
    <w:rsid w:val="004F4B8A"/>
    <w:rsid w:val="004F4DA3"/>
    <w:rsid w:val="00500DB0"/>
    <w:rsid w:val="00502AF4"/>
    <w:rsid w:val="005045F1"/>
    <w:rsid w:val="00506557"/>
    <w:rsid w:val="0050677A"/>
    <w:rsid w:val="005105C3"/>
    <w:rsid w:val="005108D8"/>
    <w:rsid w:val="005116F9"/>
    <w:rsid w:val="00512C56"/>
    <w:rsid w:val="00514FC3"/>
    <w:rsid w:val="00515283"/>
    <w:rsid w:val="005153A7"/>
    <w:rsid w:val="00517DDF"/>
    <w:rsid w:val="005219CF"/>
    <w:rsid w:val="00523935"/>
    <w:rsid w:val="0052547E"/>
    <w:rsid w:val="00526622"/>
    <w:rsid w:val="00534B59"/>
    <w:rsid w:val="00536759"/>
    <w:rsid w:val="00537C62"/>
    <w:rsid w:val="00540C55"/>
    <w:rsid w:val="00546970"/>
    <w:rsid w:val="00550081"/>
    <w:rsid w:val="00551BFF"/>
    <w:rsid w:val="00552686"/>
    <w:rsid w:val="00554E19"/>
    <w:rsid w:val="00557B39"/>
    <w:rsid w:val="00560EF8"/>
    <w:rsid w:val="0056121F"/>
    <w:rsid w:val="00561A5B"/>
    <w:rsid w:val="00563F6E"/>
    <w:rsid w:val="0056585E"/>
    <w:rsid w:val="00566938"/>
    <w:rsid w:val="0056791E"/>
    <w:rsid w:val="00572013"/>
    <w:rsid w:val="00572505"/>
    <w:rsid w:val="00580731"/>
    <w:rsid w:val="00582809"/>
    <w:rsid w:val="00583A33"/>
    <w:rsid w:val="005854FA"/>
    <w:rsid w:val="0058798C"/>
    <w:rsid w:val="00587B3F"/>
    <w:rsid w:val="005900FA"/>
    <w:rsid w:val="0059066A"/>
    <w:rsid w:val="005920D5"/>
    <w:rsid w:val="00592B3B"/>
    <w:rsid w:val="005935A4"/>
    <w:rsid w:val="0059414A"/>
    <w:rsid w:val="005948C2"/>
    <w:rsid w:val="00595DCA"/>
    <w:rsid w:val="0059694B"/>
    <w:rsid w:val="0059779B"/>
    <w:rsid w:val="005A0B89"/>
    <w:rsid w:val="005A209A"/>
    <w:rsid w:val="005A662D"/>
    <w:rsid w:val="005A67D0"/>
    <w:rsid w:val="005B1409"/>
    <w:rsid w:val="005B35D7"/>
    <w:rsid w:val="005B392A"/>
    <w:rsid w:val="005B3AA3"/>
    <w:rsid w:val="005B6F83"/>
    <w:rsid w:val="005B717C"/>
    <w:rsid w:val="005B7676"/>
    <w:rsid w:val="005C39F8"/>
    <w:rsid w:val="005C4413"/>
    <w:rsid w:val="005C74FB"/>
    <w:rsid w:val="005D1602"/>
    <w:rsid w:val="005D16A1"/>
    <w:rsid w:val="005D641C"/>
    <w:rsid w:val="005E2183"/>
    <w:rsid w:val="005E385F"/>
    <w:rsid w:val="005E5B81"/>
    <w:rsid w:val="005F0BEC"/>
    <w:rsid w:val="005F0D44"/>
    <w:rsid w:val="005F2CB1"/>
    <w:rsid w:val="005F3025"/>
    <w:rsid w:val="005F618C"/>
    <w:rsid w:val="005F70BD"/>
    <w:rsid w:val="006002BE"/>
    <w:rsid w:val="00601622"/>
    <w:rsid w:val="0060283C"/>
    <w:rsid w:val="00604F02"/>
    <w:rsid w:val="00604F14"/>
    <w:rsid w:val="006075CC"/>
    <w:rsid w:val="00611B83"/>
    <w:rsid w:val="00613257"/>
    <w:rsid w:val="00613850"/>
    <w:rsid w:val="006161CC"/>
    <w:rsid w:val="00616732"/>
    <w:rsid w:val="00617376"/>
    <w:rsid w:val="00617C4B"/>
    <w:rsid w:val="00620A71"/>
    <w:rsid w:val="00620D80"/>
    <w:rsid w:val="00622D1C"/>
    <w:rsid w:val="006234A6"/>
    <w:rsid w:val="00624CB3"/>
    <w:rsid w:val="00624DC9"/>
    <w:rsid w:val="00630001"/>
    <w:rsid w:val="006302D4"/>
    <w:rsid w:val="00631133"/>
    <w:rsid w:val="006311B3"/>
    <w:rsid w:val="006315E2"/>
    <w:rsid w:val="0063284C"/>
    <w:rsid w:val="00632E30"/>
    <w:rsid w:val="00636398"/>
    <w:rsid w:val="006368D3"/>
    <w:rsid w:val="006377EC"/>
    <w:rsid w:val="00640B56"/>
    <w:rsid w:val="0064151F"/>
    <w:rsid w:val="00641533"/>
    <w:rsid w:val="0064208D"/>
    <w:rsid w:val="00643475"/>
    <w:rsid w:val="0064396A"/>
    <w:rsid w:val="00644207"/>
    <w:rsid w:val="00645D46"/>
    <w:rsid w:val="0064624E"/>
    <w:rsid w:val="00647944"/>
    <w:rsid w:val="00650AB9"/>
    <w:rsid w:val="00651981"/>
    <w:rsid w:val="00655733"/>
    <w:rsid w:val="00655ACD"/>
    <w:rsid w:val="00656A92"/>
    <w:rsid w:val="00656DDE"/>
    <w:rsid w:val="0066011D"/>
    <w:rsid w:val="006607C0"/>
    <w:rsid w:val="006613A6"/>
    <w:rsid w:val="006626DE"/>
    <w:rsid w:val="006627A2"/>
    <w:rsid w:val="00663322"/>
    <w:rsid w:val="006634E6"/>
    <w:rsid w:val="006655EE"/>
    <w:rsid w:val="006663D3"/>
    <w:rsid w:val="00667EE7"/>
    <w:rsid w:val="00670088"/>
    <w:rsid w:val="00670922"/>
    <w:rsid w:val="00670BE1"/>
    <w:rsid w:val="00670E0E"/>
    <w:rsid w:val="0067218F"/>
    <w:rsid w:val="00673433"/>
    <w:rsid w:val="006741F2"/>
    <w:rsid w:val="00674CC3"/>
    <w:rsid w:val="006753E0"/>
    <w:rsid w:val="00675C72"/>
    <w:rsid w:val="0067658D"/>
    <w:rsid w:val="006771F9"/>
    <w:rsid w:val="006776D7"/>
    <w:rsid w:val="00681003"/>
    <w:rsid w:val="006817C9"/>
    <w:rsid w:val="006825E4"/>
    <w:rsid w:val="00683ECE"/>
    <w:rsid w:val="0068706E"/>
    <w:rsid w:val="00690FA7"/>
    <w:rsid w:val="006927BA"/>
    <w:rsid w:val="00692AB5"/>
    <w:rsid w:val="00695FC2"/>
    <w:rsid w:val="00696949"/>
    <w:rsid w:val="00697052"/>
    <w:rsid w:val="00697DA4"/>
    <w:rsid w:val="006A18DF"/>
    <w:rsid w:val="006A461C"/>
    <w:rsid w:val="006A46FB"/>
    <w:rsid w:val="006A5E28"/>
    <w:rsid w:val="006A697B"/>
    <w:rsid w:val="006A72AC"/>
    <w:rsid w:val="006A7AFF"/>
    <w:rsid w:val="006B1816"/>
    <w:rsid w:val="006B2099"/>
    <w:rsid w:val="006B50CF"/>
    <w:rsid w:val="006B53D0"/>
    <w:rsid w:val="006C03B8"/>
    <w:rsid w:val="006C09D8"/>
    <w:rsid w:val="006C0CCD"/>
    <w:rsid w:val="006C5EC9"/>
    <w:rsid w:val="006C6059"/>
    <w:rsid w:val="006C7522"/>
    <w:rsid w:val="006D29F7"/>
    <w:rsid w:val="006D4DA4"/>
    <w:rsid w:val="006D6F08"/>
    <w:rsid w:val="006E062C"/>
    <w:rsid w:val="006E082C"/>
    <w:rsid w:val="006E1AAF"/>
    <w:rsid w:val="006E1C82"/>
    <w:rsid w:val="006E2719"/>
    <w:rsid w:val="006E28B7"/>
    <w:rsid w:val="006E2A9B"/>
    <w:rsid w:val="006E3310"/>
    <w:rsid w:val="006E4E39"/>
    <w:rsid w:val="006E565E"/>
    <w:rsid w:val="006E673D"/>
    <w:rsid w:val="006E7D3B"/>
    <w:rsid w:val="006F07A0"/>
    <w:rsid w:val="006F1B70"/>
    <w:rsid w:val="006F29A3"/>
    <w:rsid w:val="006F341D"/>
    <w:rsid w:val="006F3CDE"/>
    <w:rsid w:val="006F4C5C"/>
    <w:rsid w:val="006F58D4"/>
    <w:rsid w:val="006F5ABB"/>
    <w:rsid w:val="006F6582"/>
    <w:rsid w:val="006F6DFE"/>
    <w:rsid w:val="0070346E"/>
    <w:rsid w:val="00704EDB"/>
    <w:rsid w:val="00706101"/>
    <w:rsid w:val="00707072"/>
    <w:rsid w:val="007075FF"/>
    <w:rsid w:val="00707D61"/>
    <w:rsid w:val="00712287"/>
    <w:rsid w:val="00712772"/>
    <w:rsid w:val="007133CF"/>
    <w:rsid w:val="007145F3"/>
    <w:rsid w:val="00714872"/>
    <w:rsid w:val="007148D3"/>
    <w:rsid w:val="00715B9A"/>
    <w:rsid w:val="007216E9"/>
    <w:rsid w:val="00723BAE"/>
    <w:rsid w:val="007257D0"/>
    <w:rsid w:val="00726EA6"/>
    <w:rsid w:val="00727208"/>
    <w:rsid w:val="00727680"/>
    <w:rsid w:val="00727B05"/>
    <w:rsid w:val="007321BB"/>
    <w:rsid w:val="00732225"/>
    <w:rsid w:val="007330D6"/>
    <w:rsid w:val="007348B1"/>
    <w:rsid w:val="007362A6"/>
    <w:rsid w:val="00736D7D"/>
    <w:rsid w:val="0073777B"/>
    <w:rsid w:val="00740E58"/>
    <w:rsid w:val="00742751"/>
    <w:rsid w:val="00743F85"/>
    <w:rsid w:val="007445A0"/>
    <w:rsid w:val="00744B93"/>
    <w:rsid w:val="0074524B"/>
    <w:rsid w:val="00747D8B"/>
    <w:rsid w:val="00751228"/>
    <w:rsid w:val="00751DCA"/>
    <w:rsid w:val="00755494"/>
    <w:rsid w:val="00756352"/>
    <w:rsid w:val="00756517"/>
    <w:rsid w:val="007571E1"/>
    <w:rsid w:val="007604B2"/>
    <w:rsid w:val="00761FCA"/>
    <w:rsid w:val="007629F4"/>
    <w:rsid w:val="00765281"/>
    <w:rsid w:val="00765297"/>
    <w:rsid w:val="00766BAD"/>
    <w:rsid w:val="007729A2"/>
    <w:rsid w:val="007755F2"/>
    <w:rsid w:val="00776971"/>
    <w:rsid w:val="00780A80"/>
    <w:rsid w:val="0078177E"/>
    <w:rsid w:val="0078304C"/>
    <w:rsid w:val="00783673"/>
    <w:rsid w:val="007842CD"/>
    <w:rsid w:val="00785490"/>
    <w:rsid w:val="0078670F"/>
    <w:rsid w:val="0079121A"/>
    <w:rsid w:val="00792429"/>
    <w:rsid w:val="007925EA"/>
    <w:rsid w:val="0079302D"/>
    <w:rsid w:val="00793CD8"/>
    <w:rsid w:val="007957B3"/>
    <w:rsid w:val="00795C92"/>
    <w:rsid w:val="00796231"/>
    <w:rsid w:val="007A1CB3"/>
    <w:rsid w:val="007A1E38"/>
    <w:rsid w:val="007A306F"/>
    <w:rsid w:val="007A43A6"/>
    <w:rsid w:val="007A58A6"/>
    <w:rsid w:val="007A5A07"/>
    <w:rsid w:val="007B1F28"/>
    <w:rsid w:val="007B3D2D"/>
    <w:rsid w:val="007B3F5F"/>
    <w:rsid w:val="007B50AE"/>
    <w:rsid w:val="007B51DF"/>
    <w:rsid w:val="007B7E36"/>
    <w:rsid w:val="007C05DD"/>
    <w:rsid w:val="007C3D18"/>
    <w:rsid w:val="007C60BF"/>
    <w:rsid w:val="007C656D"/>
    <w:rsid w:val="007C6A07"/>
    <w:rsid w:val="007C75A1"/>
    <w:rsid w:val="007C77A5"/>
    <w:rsid w:val="007D04E5"/>
    <w:rsid w:val="007D5901"/>
    <w:rsid w:val="007D5C6C"/>
    <w:rsid w:val="007D7526"/>
    <w:rsid w:val="007D7B00"/>
    <w:rsid w:val="007D7E5B"/>
    <w:rsid w:val="007E041A"/>
    <w:rsid w:val="007E0690"/>
    <w:rsid w:val="007E2342"/>
    <w:rsid w:val="007E2495"/>
    <w:rsid w:val="007E4610"/>
    <w:rsid w:val="007E4715"/>
    <w:rsid w:val="007E4F3E"/>
    <w:rsid w:val="007E505B"/>
    <w:rsid w:val="007E6BDB"/>
    <w:rsid w:val="007E7091"/>
    <w:rsid w:val="007F0A2B"/>
    <w:rsid w:val="007F44ED"/>
    <w:rsid w:val="00801213"/>
    <w:rsid w:val="00803FAE"/>
    <w:rsid w:val="0080451C"/>
    <w:rsid w:val="0080521D"/>
    <w:rsid w:val="00805A16"/>
    <w:rsid w:val="0080605F"/>
    <w:rsid w:val="00807081"/>
    <w:rsid w:val="00807786"/>
    <w:rsid w:val="00811FCB"/>
    <w:rsid w:val="00812661"/>
    <w:rsid w:val="00812FBF"/>
    <w:rsid w:val="00814515"/>
    <w:rsid w:val="008158D6"/>
    <w:rsid w:val="00817196"/>
    <w:rsid w:val="008235DB"/>
    <w:rsid w:val="00824AB4"/>
    <w:rsid w:val="00825C42"/>
    <w:rsid w:val="00825D25"/>
    <w:rsid w:val="00826B2F"/>
    <w:rsid w:val="00827D6F"/>
    <w:rsid w:val="00832F6F"/>
    <w:rsid w:val="008347ED"/>
    <w:rsid w:val="00835F53"/>
    <w:rsid w:val="008375E9"/>
    <w:rsid w:val="008376AC"/>
    <w:rsid w:val="00840A0F"/>
    <w:rsid w:val="00843099"/>
    <w:rsid w:val="008444E8"/>
    <w:rsid w:val="00844E80"/>
    <w:rsid w:val="00846FE7"/>
    <w:rsid w:val="008503C8"/>
    <w:rsid w:val="00852A10"/>
    <w:rsid w:val="00856911"/>
    <w:rsid w:val="0085707B"/>
    <w:rsid w:val="00857C57"/>
    <w:rsid w:val="00861276"/>
    <w:rsid w:val="008677FD"/>
    <w:rsid w:val="0086787F"/>
    <w:rsid w:val="008706D4"/>
    <w:rsid w:val="00870C17"/>
    <w:rsid w:val="00870F8A"/>
    <w:rsid w:val="008714E1"/>
    <w:rsid w:val="008719A4"/>
    <w:rsid w:val="00871D23"/>
    <w:rsid w:val="00874312"/>
    <w:rsid w:val="0087437C"/>
    <w:rsid w:val="00875CD7"/>
    <w:rsid w:val="00876B4D"/>
    <w:rsid w:val="00877F18"/>
    <w:rsid w:val="0088223C"/>
    <w:rsid w:val="00884D63"/>
    <w:rsid w:val="00890BAF"/>
    <w:rsid w:val="00891265"/>
    <w:rsid w:val="0089389E"/>
    <w:rsid w:val="008941E3"/>
    <w:rsid w:val="00894A88"/>
    <w:rsid w:val="00895386"/>
    <w:rsid w:val="0089549A"/>
    <w:rsid w:val="00896358"/>
    <w:rsid w:val="008A21FF"/>
    <w:rsid w:val="008A2CE2"/>
    <w:rsid w:val="008A30AC"/>
    <w:rsid w:val="008A44B8"/>
    <w:rsid w:val="008A51A8"/>
    <w:rsid w:val="008A54C7"/>
    <w:rsid w:val="008A77D8"/>
    <w:rsid w:val="008B0483"/>
    <w:rsid w:val="008B120C"/>
    <w:rsid w:val="008B28EF"/>
    <w:rsid w:val="008B4922"/>
    <w:rsid w:val="008B51A0"/>
    <w:rsid w:val="008B57E2"/>
    <w:rsid w:val="008B592A"/>
    <w:rsid w:val="008B5D9C"/>
    <w:rsid w:val="008B7B5C"/>
    <w:rsid w:val="008C0C99"/>
    <w:rsid w:val="008C2017"/>
    <w:rsid w:val="008C4786"/>
    <w:rsid w:val="008C4958"/>
    <w:rsid w:val="008C4BAA"/>
    <w:rsid w:val="008C5253"/>
    <w:rsid w:val="008C5E9B"/>
    <w:rsid w:val="008C6AE8"/>
    <w:rsid w:val="008C7573"/>
    <w:rsid w:val="008D00A5"/>
    <w:rsid w:val="008D0C62"/>
    <w:rsid w:val="008D34F1"/>
    <w:rsid w:val="008D39D8"/>
    <w:rsid w:val="008D3F73"/>
    <w:rsid w:val="008D59F8"/>
    <w:rsid w:val="008D6D1A"/>
    <w:rsid w:val="008E065E"/>
    <w:rsid w:val="008E07EA"/>
    <w:rsid w:val="008E0927"/>
    <w:rsid w:val="008E1909"/>
    <w:rsid w:val="008E1A8A"/>
    <w:rsid w:val="008E6D71"/>
    <w:rsid w:val="008E74A8"/>
    <w:rsid w:val="008F1C4E"/>
    <w:rsid w:val="008F1C60"/>
    <w:rsid w:val="008F1EAB"/>
    <w:rsid w:val="008F2D8A"/>
    <w:rsid w:val="008F33DC"/>
    <w:rsid w:val="008F477F"/>
    <w:rsid w:val="008F4D8F"/>
    <w:rsid w:val="008F5C42"/>
    <w:rsid w:val="008F73D2"/>
    <w:rsid w:val="00902350"/>
    <w:rsid w:val="0090336B"/>
    <w:rsid w:val="009053AA"/>
    <w:rsid w:val="0090673E"/>
    <w:rsid w:val="00906939"/>
    <w:rsid w:val="00910B7D"/>
    <w:rsid w:val="00911DFB"/>
    <w:rsid w:val="009139D9"/>
    <w:rsid w:val="00914AD8"/>
    <w:rsid w:val="00915924"/>
    <w:rsid w:val="00916079"/>
    <w:rsid w:val="00917097"/>
    <w:rsid w:val="00917CE9"/>
    <w:rsid w:val="00920BF2"/>
    <w:rsid w:val="00920C3D"/>
    <w:rsid w:val="00921B97"/>
    <w:rsid w:val="00922010"/>
    <w:rsid w:val="0092310F"/>
    <w:rsid w:val="00925847"/>
    <w:rsid w:val="00931BD9"/>
    <w:rsid w:val="00934185"/>
    <w:rsid w:val="00934D19"/>
    <w:rsid w:val="009356C1"/>
    <w:rsid w:val="00935C4E"/>
    <w:rsid w:val="009368F3"/>
    <w:rsid w:val="009406F5"/>
    <w:rsid w:val="00941636"/>
    <w:rsid w:val="00943742"/>
    <w:rsid w:val="00943EB7"/>
    <w:rsid w:val="00945C05"/>
    <w:rsid w:val="00946945"/>
    <w:rsid w:val="00947713"/>
    <w:rsid w:val="00950B96"/>
    <w:rsid w:val="00950DE7"/>
    <w:rsid w:val="00953920"/>
    <w:rsid w:val="00953D2A"/>
    <w:rsid w:val="00953D47"/>
    <w:rsid w:val="0095681E"/>
    <w:rsid w:val="009572D4"/>
    <w:rsid w:val="00957774"/>
    <w:rsid w:val="00961921"/>
    <w:rsid w:val="0096430A"/>
    <w:rsid w:val="00964A6D"/>
    <w:rsid w:val="0096554B"/>
    <w:rsid w:val="0096584A"/>
    <w:rsid w:val="00967AC9"/>
    <w:rsid w:val="0097001B"/>
    <w:rsid w:val="00971F08"/>
    <w:rsid w:val="00971FFF"/>
    <w:rsid w:val="0097234E"/>
    <w:rsid w:val="0097502D"/>
    <w:rsid w:val="0097603D"/>
    <w:rsid w:val="00976949"/>
    <w:rsid w:val="00980477"/>
    <w:rsid w:val="00982A45"/>
    <w:rsid w:val="00983B47"/>
    <w:rsid w:val="00985253"/>
    <w:rsid w:val="009853B3"/>
    <w:rsid w:val="0099048C"/>
    <w:rsid w:val="00990630"/>
    <w:rsid w:val="00991761"/>
    <w:rsid w:val="00994DCA"/>
    <w:rsid w:val="00995EC3"/>
    <w:rsid w:val="009960EC"/>
    <w:rsid w:val="009970DD"/>
    <w:rsid w:val="009A0FBA"/>
    <w:rsid w:val="009A1601"/>
    <w:rsid w:val="009A3BB6"/>
    <w:rsid w:val="009A462D"/>
    <w:rsid w:val="009A5CBA"/>
    <w:rsid w:val="009B0237"/>
    <w:rsid w:val="009B1000"/>
    <w:rsid w:val="009B1F30"/>
    <w:rsid w:val="009B3AC2"/>
    <w:rsid w:val="009B4DF4"/>
    <w:rsid w:val="009B508E"/>
    <w:rsid w:val="009B564E"/>
    <w:rsid w:val="009B7E87"/>
    <w:rsid w:val="009C0169"/>
    <w:rsid w:val="009C03B5"/>
    <w:rsid w:val="009C14EF"/>
    <w:rsid w:val="009C403E"/>
    <w:rsid w:val="009C4216"/>
    <w:rsid w:val="009C5CF9"/>
    <w:rsid w:val="009D4FF0"/>
    <w:rsid w:val="009D703C"/>
    <w:rsid w:val="009D718F"/>
    <w:rsid w:val="009E068F"/>
    <w:rsid w:val="009E14E0"/>
    <w:rsid w:val="009E35DB"/>
    <w:rsid w:val="009E47A3"/>
    <w:rsid w:val="009F08F3"/>
    <w:rsid w:val="009F11D4"/>
    <w:rsid w:val="009F2AB2"/>
    <w:rsid w:val="009F32D9"/>
    <w:rsid w:val="009F344F"/>
    <w:rsid w:val="009F45FF"/>
    <w:rsid w:val="009F5CCF"/>
    <w:rsid w:val="009F685A"/>
    <w:rsid w:val="00A031D8"/>
    <w:rsid w:val="00A046DB"/>
    <w:rsid w:val="00A048A8"/>
    <w:rsid w:val="00A04F49"/>
    <w:rsid w:val="00A11FF6"/>
    <w:rsid w:val="00A13E54"/>
    <w:rsid w:val="00A163A7"/>
    <w:rsid w:val="00A16EAD"/>
    <w:rsid w:val="00A17BFC"/>
    <w:rsid w:val="00A17F63"/>
    <w:rsid w:val="00A200EB"/>
    <w:rsid w:val="00A2193B"/>
    <w:rsid w:val="00A2351A"/>
    <w:rsid w:val="00A23CAB"/>
    <w:rsid w:val="00A264A9"/>
    <w:rsid w:val="00A26C95"/>
    <w:rsid w:val="00A26DCF"/>
    <w:rsid w:val="00A273F8"/>
    <w:rsid w:val="00A2748A"/>
    <w:rsid w:val="00A27785"/>
    <w:rsid w:val="00A27B1E"/>
    <w:rsid w:val="00A30187"/>
    <w:rsid w:val="00A3448A"/>
    <w:rsid w:val="00A36297"/>
    <w:rsid w:val="00A404C0"/>
    <w:rsid w:val="00A40563"/>
    <w:rsid w:val="00A4183F"/>
    <w:rsid w:val="00A41B11"/>
    <w:rsid w:val="00A41E2B"/>
    <w:rsid w:val="00A42430"/>
    <w:rsid w:val="00A43CAB"/>
    <w:rsid w:val="00A45394"/>
    <w:rsid w:val="00A45B74"/>
    <w:rsid w:val="00A4603B"/>
    <w:rsid w:val="00A514D1"/>
    <w:rsid w:val="00A52A83"/>
    <w:rsid w:val="00A52C89"/>
    <w:rsid w:val="00A52E1D"/>
    <w:rsid w:val="00A548AB"/>
    <w:rsid w:val="00A554DB"/>
    <w:rsid w:val="00A5623E"/>
    <w:rsid w:val="00A61499"/>
    <w:rsid w:val="00A62578"/>
    <w:rsid w:val="00A62A77"/>
    <w:rsid w:val="00A63483"/>
    <w:rsid w:val="00A6355B"/>
    <w:rsid w:val="00A657D7"/>
    <w:rsid w:val="00A660AC"/>
    <w:rsid w:val="00A67E6C"/>
    <w:rsid w:val="00A7088D"/>
    <w:rsid w:val="00A70D1C"/>
    <w:rsid w:val="00A719E0"/>
    <w:rsid w:val="00A71B99"/>
    <w:rsid w:val="00A72A3D"/>
    <w:rsid w:val="00A739D0"/>
    <w:rsid w:val="00A761D4"/>
    <w:rsid w:val="00A76769"/>
    <w:rsid w:val="00A77EC4"/>
    <w:rsid w:val="00A801B1"/>
    <w:rsid w:val="00A80B29"/>
    <w:rsid w:val="00A820A1"/>
    <w:rsid w:val="00A85496"/>
    <w:rsid w:val="00A92879"/>
    <w:rsid w:val="00A9442A"/>
    <w:rsid w:val="00A94479"/>
    <w:rsid w:val="00A97D71"/>
    <w:rsid w:val="00AA016F"/>
    <w:rsid w:val="00AA1ED6"/>
    <w:rsid w:val="00AA4389"/>
    <w:rsid w:val="00AA5109"/>
    <w:rsid w:val="00AA51D6"/>
    <w:rsid w:val="00AA64FB"/>
    <w:rsid w:val="00AA68ED"/>
    <w:rsid w:val="00AB0BC8"/>
    <w:rsid w:val="00AB11CA"/>
    <w:rsid w:val="00AB14D9"/>
    <w:rsid w:val="00AB28E2"/>
    <w:rsid w:val="00AB40EB"/>
    <w:rsid w:val="00AB4474"/>
    <w:rsid w:val="00AB4AB8"/>
    <w:rsid w:val="00AB6077"/>
    <w:rsid w:val="00AB655E"/>
    <w:rsid w:val="00AC007F"/>
    <w:rsid w:val="00AC2ECD"/>
    <w:rsid w:val="00AC3119"/>
    <w:rsid w:val="00AC49FB"/>
    <w:rsid w:val="00AC5038"/>
    <w:rsid w:val="00AC53F4"/>
    <w:rsid w:val="00AC5A10"/>
    <w:rsid w:val="00AD0AA3"/>
    <w:rsid w:val="00AD155A"/>
    <w:rsid w:val="00AD2ED0"/>
    <w:rsid w:val="00AD3F94"/>
    <w:rsid w:val="00AD4A5A"/>
    <w:rsid w:val="00AD6A60"/>
    <w:rsid w:val="00AE0894"/>
    <w:rsid w:val="00AE0903"/>
    <w:rsid w:val="00AE22A5"/>
    <w:rsid w:val="00AE27AC"/>
    <w:rsid w:val="00AE3F7F"/>
    <w:rsid w:val="00AE40E0"/>
    <w:rsid w:val="00AE4AB4"/>
    <w:rsid w:val="00AE4DBA"/>
    <w:rsid w:val="00AE4F07"/>
    <w:rsid w:val="00AE6598"/>
    <w:rsid w:val="00AF1C5D"/>
    <w:rsid w:val="00AF42D7"/>
    <w:rsid w:val="00B006FE"/>
    <w:rsid w:val="00B007CB"/>
    <w:rsid w:val="00B02AA9"/>
    <w:rsid w:val="00B02FA3"/>
    <w:rsid w:val="00B03991"/>
    <w:rsid w:val="00B05084"/>
    <w:rsid w:val="00B10A86"/>
    <w:rsid w:val="00B11E61"/>
    <w:rsid w:val="00B15602"/>
    <w:rsid w:val="00B157F9"/>
    <w:rsid w:val="00B169F5"/>
    <w:rsid w:val="00B20256"/>
    <w:rsid w:val="00B20343"/>
    <w:rsid w:val="00B204D9"/>
    <w:rsid w:val="00B20D09"/>
    <w:rsid w:val="00B220B6"/>
    <w:rsid w:val="00B2763F"/>
    <w:rsid w:val="00B27AAC"/>
    <w:rsid w:val="00B3018C"/>
    <w:rsid w:val="00B30929"/>
    <w:rsid w:val="00B31315"/>
    <w:rsid w:val="00B34E2D"/>
    <w:rsid w:val="00B36D00"/>
    <w:rsid w:val="00B372AA"/>
    <w:rsid w:val="00B37677"/>
    <w:rsid w:val="00B40445"/>
    <w:rsid w:val="00B409E0"/>
    <w:rsid w:val="00B41302"/>
    <w:rsid w:val="00B41888"/>
    <w:rsid w:val="00B41B95"/>
    <w:rsid w:val="00B43A13"/>
    <w:rsid w:val="00B4475F"/>
    <w:rsid w:val="00B45A52"/>
    <w:rsid w:val="00B45C47"/>
    <w:rsid w:val="00B46175"/>
    <w:rsid w:val="00B4620C"/>
    <w:rsid w:val="00B47802"/>
    <w:rsid w:val="00B50483"/>
    <w:rsid w:val="00B5097E"/>
    <w:rsid w:val="00B5387F"/>
    <w:rsid w:val="00B548B7"/>
    <w:rsid w:val="00B565BC"/>
    <w:rsid w:val="00B5768C"/>
    <w:rsid w:val="00B6037B"/>
    <w:rsid w:val="00B61FB9"/>
    <w:rsid w:val="00B62864"/>
    <w:rsid w:val="00B6356F"/>
    <w:rsid w:val="00B655FA"/>
    <w:rsid w:val="00B661ED"/>
    <w:rsid w:val="00B664C7"/>
    <w:rsid w:val="00B715D8"/>
    <w:rsid w:val="00B739F6"/>
    <w:rsid w:val="00B74E5F"/>
    <w:rsid w:val="00B81A6C"/>
    <w:rsid w:val="00B82BAA"/>
    <w:rsid w:val="00B82ED2"/>
    <w:rsid w:val="00B85DE5"/>
    <w:rsid w:val="00B90F73"/>
    <w:rsid w:val="00B91E6F"/>
    <w:rsid w:val="00B928CE"/>
    <w:rsid w:val="00B9379E"/>
    <w:rsid w:val="00B93801"/>
    <w:rsid w:val="00B93B59"/>
    <w:rsid w:val="00B9406A"/>
    <w:rsid w:val="00B94BC4"/>
    <w:rsid w:val="00B94F79"/>
    <w:rsid w:val="00BA2280"/>
    <w:rsid w:val="00BA27EB"/>
    <w:rsid w:val="00BA2A08"/>
    <w:rsid w:val="00BA56D2"/>
    <w:rsid w:val="00BA6EFB"/>
    <w:rsid w:val="00BA76E0"/>
    <w:rsid w:val="00BB295F"/>
    <w:rsid w:val="00BB2A25"/>
    <w:rsid w:val="00BB2FDE"/>
    <w:rsid w:val="00BB51E9"/>
    <w:rsid w:val="00BB5D65"/>
    <w:rsid w:val="00BB6EBB"/>
    <w:rsid w:val="00BB7CA8"/>
    <w:rsid w:val="00BC0FDC"/>
    <w:rsid w:val="00BC3053"/>
    <w:rsid w:val="00BC4D2E"/>
    <w:rsid w:val="00BC6427"/>
    <w:rsid w:val="00BD25A7"/>
    <w:rsid w:val="00BD48AC"/>
    <w:rsid w:val="00BD5F1A"/>
    <w:rsid w:val="00BD6DF5"/>
    <w:rsid w:val="00BD6F6C"/>
    <w:rsid w:val="00BE1234"/>
    <w:rsid w:val="00BE163D"/>
    <w:rsid w:val="00BE1F14"/>
    <w:rsid w:val="00BE21AE"/>
    <w:rsid w:val="00BE2FA6"/>
    <w:rsid w:val="00BE333F"/>
    <w:rsid w:val="00BE3C65"/>
    <w:rsid w:val="00BE4FAA"/>
    <w:rsid w:val="00BE5072"/>
    <w:rsid w:val="00BE7406"/>
    <w:rsid w:val="00BE7603"/>
    <w:rsid w:val="00BF26BC"/>
    <w:rsid w:val="00BF284A"/>
    <w:rsid w:val="00BF3279"/>
    <w:rsid w:val="00BF48DA"/>
    <w:rsid w:val="00BF74C7"/>
    <w:rsid w:val="00C00C2D"/>
    <w:rsid w:val="00C00E50"/>
    <w:rsid w:val="00C015F1"/>
    <w:rsid w:val="00C01F33"/>
    <w:rsid w:val="00C02CC6"/>
    <w:rsid w:val="00C040F7"/>
    <w:rsid w:val="00C044AB"/>
    <w:rsid w:val="00C04A6E"/>
    <w:rsid w:val="00C05706"/>
    <w:rsid w:val="00C068C4"/>
    <w:rsid w:val="00C07377"/>
    <w:rsid w:val="00C10478"/>
    <w:rsid w:val="00C12107"/>
    <w:rsid w:val="00C126DB"/>
    <w:rsid w:val="00C12A69"/>
    <w:rsid w:val="00C13193"/>
    <w:rsid w:val="00C13F4E"/>
    <w:rsid w:val="00C14D4B"/>
    <w:rsid w:val="00C154BB"/>
    <w:rsid w:val="00C16D12"/>
    <w:rsid w:val="00C2161B"/>
    <w:rsid w:val="00C22777"/>
    <w:rsid w:val="00C22882"/>
    <w:rsid w:val="00C279B5"/>
    <w:rsid w:val="00C27C45"/>
    <w:rsid w:val="00C31962"/>
    <w:rsid w:val="00C31ACA"/>
    <w:rsid w:val="00C3438E"/>
    <w:rsid w:val="00C34902"/>
    <w:rsid w:val="00C3719D"/>
    <w:rsid w:val="00C37CB2"/>
    <w:rsid w:val="00C41604"/>
    <w:rsid w:val="00C44CEB"/>
    <w:rsid w:val="00C44D25"/>
    <w:rsid w:val="00C45017"/>
    <w:rsid w:val="00C4600B"/>
    <w:rsid w:val="00C473A5"/>
    <w:rsid w:val="00C500B3"/>
    <w:rsid w:val="00C50F4F"/>
    <w:rsid w:val="00C534A8"/>
    <w:rsid w:val="00C54995"/>
    <w:rsid w:val="00C54D41"/>
    <w:rsid w:val="00C5530B"/>
    <w:rsid w:val="00C60783"/>
    <w:rsid w:val="00C60A46"/>
    <w:rsid w:val="00C64672"/>
    <w:rsid w:val="00C6539E"/>
    <w:rsid w:val="00C70697"/>
    <w:rsid w:val="00C70B13"/>
    <w:rsid w:val="00C7113F"/>
    <w:rsid w:val="00C71F9C"/>
    <w:rsid w:val="00C72093"/>
    <w:rsid w:val="00C720A5"/>
    <w:rsid w:val="00C72EF4"/>
    <w:rsid w:val="00C744FE"/>
    <w:rsid w:val="00C747A9"/>
    <w:rsid w:val="00C75D2F"/>
    <w:rsid w:val="00C767BE"/>
    <w:rsid w:val="00C76E3C"/>
    <w:rsid w:val="00C81568"/>
    <w:rsid w:val="00C85006"/>
    <w:rsid w:val="00C9027A"/>
    <w:rsid w:val="00C9068E"/>
    <w:rsid w:val="00C93814"/>
    <w:rsid w:val="00C93C4B"/>
    <w:rsid w:val="00C93F57"/>
    <w:rsid w:val="00C944AB"/>
    <w:rsid w:val="00C94936"/>
    <w:rsid w:val="00C95B40"/>
    <w:rsid w:val="00CA1326"/>
    <w:rsid w:val="00CA1ED8"/>
    <w:rsid w:val="00CA2B9D"/>
    <w:rsid w:val="00CA4B46"/>
    <w:rsid w:val="00CB1843"/>
    <w:rsid w:val="00CB1F63"/>
    <w:rsid w:val="00CB536B"/>
    <w:rsid w:val="00CB5B5C"/>
    <w:rsid w:val="00CB7170"/>
    <w:rsid w:val="00CC040E"/>
    <w:rsid w:val="00CC0D63"/>
    <w:rsid w:val="00CC111F"/>
    <w:rsid w:val="00CC1C9B"/>
    <w:rsid w:val="00CC2011"/>
    <w:rsid w:val="00CC302F"/>
    <w:rsid w:val="00CC3EA0"/>
    <w:rsid w:val="00CC468F"/>
    <w:rsid w:val="00CC7B45"/>
    <w:rsid w:val="00CD1188"/>
    <w:rsid w:val="00CD2ED1"/>
    <w:rsid w:val="00CD337B"/>
    <w:rsid w:val="00CD3A00"/>
    <w:rsid w:val="00CD3B23"/>
    <w:rsid w:val="00CD3E25"/>
    <w:rsid w:val="00CD5413"/>
    <w:rsid w:val="00CD547D"/>
    <w:rsid w:val="00CD6B2A"/>
    <w:rsid w:val="00CD792B"/>
    <w:rsid w:val="00CE0424"/>
    <w:rsid w:val="00CE0BF7"/>
    <w:rsid w:val="00CE2E5D"/>
    <w:rsid w:val="00CE7561"/>
    <w:rsid w:val="00CF1354"/>
    <w:rsid w:val="00CF39C9"/>
    <w:rsid w:val="00CF3B1F"/>
    <w:rsid w:val="00CF3BF6"/>
    <w:rsid w:val="00CF625B"/>
    <w:rsid w:val="00CF687E"/>
    <w:rsid w:val="00D020C5"/>
    <w:rsid w:val="00D0349B"/>
    <w:rsid w:val="00D0377A"/>
    <w:rsid w:val="00D10249"/>
    <w:rsid w:val="00D10CFE"/>
    <w:rsid w:val="00D115C3"/>
    <w:rsid w:val="00D11897"/>
    <w:rsid w:val="00D13135"/>
    <w:rsid w:val="00D13E4E"/>
    <w:rsid w:val="00D151A2"/>
    <w:rsid w:val="00D21D7B"/>
    <w:rsid w:val="00D22FCF"/>
    <w:rsid w:val="00D239A7"/>
    <w:rsid w:val="00D23F47"/>
    <w:rsid w:val="00D314C4"/>
    <w:rsid w:val="00D32C53"/>
    <w:rsid w:val="00D333C2"/>
    <w:rsid w:val="00D36E71"/>
    <w:rsid w:val="00D37D87"/>
    <w:rsid w:val="00D4072C"/>
    <w:rsid w:val="00D40B33"/>
    <w:rsid w:val="00D40F2E"/>
    <w:rsid w:val="00D41133"/>
    <w:rsid w:val="00D4318F"/>
    <w:rsid w:val="00D438BF"/>
    <w:rsid w:val="00D440F8"/>
    <w:rsid w:val="00D453DF"/>
    <w:rsid w:val="00D460C5"/>
    <w:rsid w:val="00D546FF"/>
    <w:rsid w:val="00D54F1F"/>
    <w:rsid w:val="00D55AD5"/>
    <w:rsid w:val="00D576CA"/>
    <w:rsid w:val="00D61AF5"/>
    <w:rsid w:val="00D625E8"/>
    <w:rsid w:val="00D62C25"/>
    <w:rsid w:val="00D646A5"/>
    <w:rsid w:val="00D646AA"/>
    <w:rsid w:val="00D652B5"/>
    <w:rsid w:val="00D66155"/>
    <w:rsid w:val="00D663A5"/>
    <w:rsid w:val="00D66A59"/>
    <w:rsid w:val="00D66BEF"/>
    <w:rsid w:val="00D706EB"/>
    <w:rsid w:val="00D708B0"/>
    <w:rsid w:val="00D714FE"/>
    <w:rsid w:val="00D720E6"/>
    <w:rsid w:val="00D750B2"/>
    <w:rsid w:val="00D77B1D"/>
    <w:rsid w:val="00D8021F"/>
    <w:rsid w:val="00D80383"/>
    <w:rsid w:val="00D823C6"/>
    <w:rsid w:val="00D8327F"/>
    <w:rsid w:val="00D84288"/>
    <w:rsid w:val="00D84442"/>
    <w:rsid w:val="00D85F8E"/>
    <w:rsid w:val="00D86509"/>
    <w:rsid w:val="00D86CA3"/>
    <w:rsid w:val="00D871CE"/>
    <w:rsid w:val="00D915C1"/>
    <w:rsid w:val="00D9196D"/>
    <w:rsid w:val="00D92982"/>
    <w:rsid w:val="00D929A9"/>
    <w:rsid w:val="00D93A77"/>
    <w:rsid w:val="00D97181"/>
    <w:rsid w:val="00DA0B6D"/>
    <w:rsid w:val="00DA2F2C"/>
    <w:rsid w:val="00DA305E"/>
    <w:rsid w:val="00DA34D5"/>
    <w:rsid w:val="00DA4833"/>
    <w:rsid w:val="00DA5417"/>
    <w:rsid w:val="00DA56E8"/>
    <w:rsid w:val="00DA76EE"/>
    <w:rsid w:val="00DA786A"/>
    <w:rsid w:val="00DA7E28"/>
    <w:rsid w:val="00DB0A9F"/>
    <w:rsid w:val="00DB2EB3"/>
    <w:rsid w:val="00DB377D"/>
    <w:rsid w:val="00DB6A06"/>
    <w:rsid w:val="00DB743C"/>
    <w:rsid w:val="00DC0A39"/>
    <w:rsid w:val="00DC21F8"/>
    <w:rsid w:val="00DC2541"/>
    <w:rsid w:val="00DC2D36"/>
    <w:rsid w:val="00DC3291"/>
    <w:rsid w:val="00DC53EF"/>
    <w:rsid w:val="00DC6A50"/>
    <w:rsid w:val="00DC7E50"/>
    <w:rsid w:val="00DD19B5"/>
    <w:rsid w:val="00DD1CE7"/>
    <w:rsid w:val="00DD213D"/>
    <w:rsid w:val="00DD2FDA"/>
    <w:rsid w:val="00DD70C5"/>
    <w:rsid w:val="00DE0F12"/>
    <w:rsid w:val="00DE225E"/>
    <w:rsid w:val="00DE2B1F"/>
    <w:rsid w:val="00DE5608"/>
    <w:rsid w:val="00DE58D0"/>
    <w:rsid w:val="00DE654F"/>
    <w:rsid w:val="00DE7F13"/>
    <w:rsid w:val="00DF037B"/>
    <w:rsid w:val="00DF08CF"/>
    <w:rsid w:val="00DF0B6E"/>
    <w:rsid w:val="00DF0FAA"/>
    <w:rsid w:val="00DF120D"/>
    <w:rsid w:val="00DF12C1"/>
    <w:rsid w:val="00DF15E0"/>
    <w:rsid w:val="00DF1EDB"/>
    <w:rsid w:val="00DF37A0"/>
    <w:rsid w:val="00E0110A"/>
    <w:rsid w:val="00E072E1"/>
    <w:rsid w:val="00E110E7"/>
    <w:rsid w:val="00E11B20"/>
    <w:rsid w:val="00E123DA"/>
    <w:rsid w:val="00E17FA2"/>
    <w:rsid w:val="00E21602"/>
    <w:rsid w:val="00E21A33"/>
    <w:rsid w:val="00E22330"/>
    <w:rsid w:val="00E25CCA"/>
    <w:rsid w:val="00E30B5A"/>
    <w:rsid w:val="00E3123D"/>
    <w:rsid w:val="00E31461"/>
    <w:rsid w:val="00E31D43"/>
    <w:rsid w:val="00E3201C"/>
    <w:rsid w:val="00E32608"/>
    <w:rsid w:val="00E33AEB"/>
    <w:rsid w:val="00E34188"/>
    <w:rsid w:val="00E34A10"/>
    <w:rsid w:val="00E34B6E"/>
    <w:rsid w:val="00E35473"/>
    <w:rsid w:val="00E35559"/>
    <w:rsid w:val="00E35D43"/>
    <w:rsid w:val="00E3723A"/>
    <w:rsid w:val="00E37368"/>
    <w:rsid w:val="00E37860"/>
    <w:rsid w:val="00E415E6"/>
    <w:rsid w:val="00E446F1"/>
    <w:rsid w:val="00E461E8"/>
    <w:rsid w:val="00E46886"/>
    <w:rsid w:val="00E47AEF"/>
    <w:rsid w:val="00E53B75"/>
    <w:rsid w:val="00E54E3B"/>
    <w:rsid w:val="00E553DF"/>
    <w:rsid w:val="00E57565"/>
    <w:rsid w:val="00E63838"/>
    <w:rsid w:val="00E64434"/>
    <w:rsid w:val="00E6447C"/>
    <w:rsid w:val="00E64FCF"/>
    <w:rsid w:val="00E660A5"/>
    <w:rsid w:val="00E663C7"/>
    <w:rsid w:val="00E67C51"/>
    <w:rsid w:val="00E71ACD"/>
    <w:rsid w:val="00E720F1"/>
    <w:rsid w:val="00E72EFC"/>
    <w:rsid w:val="00E73662"/>
    <w:rsid w:val="00E74815"/>
    <w:rsid w:val="00E758EC"/>
    <w:rsid w:val="00E8234C"/>
    <w:rsid w:val="00E82F51"/>
    <w:rsid w:val="00E83532"/>
    <w:rsid w:val="00E83AA9"/>
    <w:rsid w:val="00E83E44"/>
    <w:rsid w:val="00E85467"/>
    <w:rsid w:val="00E85928"/>
    <w:rsid w:val="00E8734E"/>
    <w:rsid w:val="00E87822"/>
    <w:rsid w:val="00E90395"/>
    <w:rsid w:val="00E90E49"/>
    <w:rsid w:val="00E917F9"/>
    <w:rsid w:val="00E9291C"/>
    <w:rsid w:val="00E93131"/>
    <w:rsid w:val="00E93E4D"/>
    <w:rsid w:val="00E93FFE"/>
    <w:rsid w:val="00E94F8A"/>
    <w:rsid w:val="00E9645E"/>
    <w:rsid w:val="00EA03D9"/>
    <w:rsid w:val="00EA7A41"/>
    <w:rsid w:val="00EA7E97"/>
    <w:rsid w:val="00EB077B"/>
    <w:rsid w:val="00EB0871"/>
    <w:rsid w:val="00EB1924"/>
    <w:rsid w:val="00EB4EA2"/>
    <w:rsid w:val="00EC0307"/>
    <w:rsid w:val="00EC24D5"/>
    <w:rsid w:val="00EC27C6"/>
    <w:rsid w:val="00EC2D50"/>
    <w:rsid w:val="00EC322A"/>
    <w:rsid w:val="00EC34AC"/>
    <w:rsid w:val="00EC4207"/>
    <w:rsid w:val="00EC45A6"/>
    <w:rsid w:val="00EC5653"/>
    <w:rsid w:val="00EC71CE"/>
    <w:rsid w:val="00ED0001"/>
    <w:rsid w:val="00ED1006"/>
    <w:rsid w:val="00ED288D"/>
    <w:rsid w:val="00ED402D"/>
    <w:rsid w:val="00ED4F36"/>
    <w:rsid w:val="00EE118D"/>
    <w:rsid w:val="00EE24FB"/>
    <w:rsid w:val="00EE293E"/>
    <w:rsid w:val="00EE37BF"/>
    <w:rsid w:val="00EE4596"/>
    <w:rsid w:val="00EE4D16"/>
    <w:rsid w:val="00EF18FE"/>
    <w:rsid w:val="00EF2625"/>
    <w:rsid w:val="00EF524D"/>
    <w:rsid w:val="00EF5787"/>
    <w:rsid w:val="00EF60D0"/>
    <w:rsid w:val="00F01EEA"/>
    <w:rsid w:val="00F0528D"/>
    <w:rsid w:val="00F06C67"/>
    <w:rsid w:val="00F06DFD"/>
    <w:rsid w:val="00F071D1"/>
    <w:rsid w:val="00F07533"/>
    <w:rsid w:val="00F10629"/>
    <w:rsid w:val="00F10D5F"/>
    <w:rsid w:val="00F11A03"/>
    <w:rsid w:val="00F124D0"/>
    <w:rsid w:val="00F148BA"/>
    <w:rsid w:val="00F15FA5"/>
    <w:rsid w:val="00F209B7"/>
    <w:rsid w:val="00F21347"/>
    <w:rsid w:val="00F2176D"/>
    <w:rsid w:val="00F2203B"/>
    <w:rsid w:val="00F2320D"/>
    <w:rsid w:val="00F23666"/>
    <w:rsid w:val="00F2376F"/>
    <w:rsid w:val="00F243D8"/>
    <w:rsid w:val="00F246A9"/>
    <w:rsid w:val="00F26044"/>
    <w:rsid w:val="00F268B2"/>
    <w:rsid w:val="00F30828"/>
    <w:rsid w:val="00F313D6"/>
    <w:rsid w:val="00F31AFC"/>
    <w:rsid w:val="00F40033"/>
    <w:rsid w:val="00F40F0C"/>
    <w:rsid w:val="00F42EEC"/>
    <w:rsid w:val="00F4423D"/>
    <w:rsid w:val="00F447AF"/>
    <w:rsid w:val="00F4766C"/>
    <w:rsid w:val="00F5060E"/>
    <w:rsid w:val="00F507D1"/>
    <w:rsid w:val="00F519CE"/>
    <w:rsid w:val="00F51ADA"/>
    <w:rsid w:val="00F52508"/>
    <w:rsid w:val="00F532A1"/>
    <w:rsid w:val="00F54050"/>
    <w:rsid w:val="00F544CC"/>
    <w:rsid w:val="00F546B4"/>
    <w:rsid w:val="00F56A50"/>
    <w:rsid w:val="00F57849"/>
    <w:rsid w:val="00F60203"/>
    <w:rsid w:val="00F607C5"/>
    <w:rsid w:val="00F60DEA"/>
    <w:rsid w:val="00F6302A"/>
    <w:rsid w:val="00F63950"/>
    <w:rsid w:val="00F6437A"/>
    <w:rsid w:val="00F648C4"/>
    <w:rsid w:val="00F64C2B"/>
    <w:rsid w:val="00F651BE"/>
    <w:rsid w:val="00F67769"/>
    <w:rsid w:val="00F677F2"/>
    <w:rsid w:val="00F67F53"/>
    <w:rsid w:val="00F703BE"/>
    <w:rsid w:val="00F71370"/>
    <w:rsid w:val="00F71F69"/>
    <w:rsid w:val="00F72422"/>
    <w:rsid w:val="00F72B72"/>
    <w:rsid w:val="00F733B9"/>
    <w:rsid w:val="00F73485"/>
    <w:rsid w:val="00F74BB9"/>
    <w:rsid w:val="00F75171"/>
    <w:rsid w:val="00F75426"/>
    <w:rsid w:val="00F75582"/>
    <w:rsid w:val="00F765EF"/>
    <w:rsid w:val="00F76EFA"/>
    <w:rsid w:val="00F804BE"/>
    <w:rsid w:val="00F817CE"/>
    <w:rsid w:val="00F83048"/>
    <w:rsid w:val="00F8456C"/>
    <w:rsid w:val="00F859D8"/>
    <w:rsid w:val="00F868F5"/>
    <w:rsid w:val="00F9056A"/>
    <w:rsid w:val="00F90F8D"/>
    <w:rsid w:val="00F924A1"/>
    <w:rsid w:val="00F92782"/>
    <w:rsid w:val="00F92EE2"/>
    <w:rsid w:val="00F93277"/>
    <w:rsid w:val="00F93AA9"/>
    <w:rsid w:val="00F93B18"/>
    <w:rsid w:val="00F94B79"/>
    <w:rsid w:val="00F950B1"/>
    <w:rsid w:val="00F96985"/>
    <w:rsid w:val="00F97838"/>
    <w:rsid w:val="00FA1E16"/>
    <w:rsid w:val="00FA2BB3"/>
    <w:rsid w:val="00FA30CF"/>
    <w:rsid w:val="00FB4B67"/>
    <w:rsid w:val="00FB4C80"/>
    <w:rsid w:val="00FB6A6A"/>
    <w:rsid w:val="00FB77FB"/>
    <w:rsid w:val="00FC41D0"/>
    <w:rsid w:val="00FC4FA2"/>
    <w:rsid w:val="00FC7429"/>
    <w:rsid w:val="00FD07F6"/>
    <w:rsid w:val="00FD11D7"/>
    <w:rsid w:val="00FD17F7"/>
    <w:rsid w:val="00FD1EAE"/>
    <w:rsid w:val="00FD1EC8"/>
    <w:rsid w:val="00FD47ED"/>
    <w:rsid w:val="00FD74DB"/>
    <w:rsid w:val="00FD7660"/>
    <w:rsid w:val="00FE0655"/>
    <w:rsid w:val="00FE1D01"/>
    <w:rsid w:val="00FE2365"/>
    <w:rsid w:val="00FE37D7"/>
    <w:rsid w:val="00FE4C31"/>
    <w:rsid w:val="00FE4C7B"/>
    <w:rsid w:val="00FE4EF5"/>
    <w:rsid w:val="00FE667A"/>
    <w:rsid w:val="00FE7336"/>
    <w:rsid w:val="00FE787C"/>
    <w:rsid w:val="00FE7FD8"/>
    <w:rsid w:val="00FF06E3"/>
    <w:rsid w:val="00FF0D21"/>
    <w:rsid w:val="00FF1328"/>
    <w:rsid w:val="00FF2C32"/>
    <w:rsid w:val="00FF45A5"/>
    <w:rsid w:val="00FF509F"/>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64C441A0-CDA4-4A27-8651-D3750285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overflowPunct/>
      <w:autoSpaceDE/>
      <w:autoSpaceDN/>
      <w:adjustRightInd/>
      <w:spacing w:after="0"/>
      <w:textAlignment w:val="auto"/>
    </w:pPr>
    <w:rPr>
      <w:sz w:val="24"/>
      <w:szCs w:val="24"/>
      <w:lang w:val="en-US" w:eastAsia="en-US"/>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bodytextChar">
    <w:name w:val="IvD bodytext Char"/>
    <w:basedOn w:val="DefaultParagraphFont"/>
    <w:link w:val="IvDbodytext"/>
    <w:locked/>
    <w:rsid w:val="00E9645E"/>
    <w:rPr>
      <w:rFonts w:ascii="Arial" w:hAnsi="Arial" w:cs="Arial"/>
      <w:spacing w:val="2"/>
      <w:sz w:val="22"/>
    </w:rPr>
  </w:style>
  <w:style w:type="paragraph" w:customStyle="1" w:styleId="IvDbodytext">
    <w:name w:val="IvD bodytext"/>
    <w:basedOn w:val="BodyText"/>
    <w:link w:val="IvDbodytextChar"/>
    <w:qFormat/>
    <w:rsid w:val="00E9645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eastAsia="en-GB"/>
    </w:rPr>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182206837">
      <w:bodyDiv w:val="1"/>
      <w:marLeft w:val="0"/>
      <w:marRight w:val="0"/>
      <w:marTop w:val="0"/>
      <w:marBottom w:val="0"/>
      <w:divBdr>
        <w:top w:val="none" w:sz="0" w:space="0" w:color="auto"/>
        <w:left w:val="none" w:sz="0" w:space="0" w:color="auto"/>
        <w:bottom w:val="none" w:sz="0" w:space="0" w:color="auto"/>
        <w:right w:val="none" w:sz="0" w:space="0" w:color="auto"/>
      </w:divBdr>
      <w:divsChild>
        <w:div w:id="370375983">
          <w:marLeft w:val="547"/>
          <w:marRight w:val="0"/>
          <w:marTop w:val="60"/>
          <w:marBottom w:val="0"/>
          <w:divBdr>
            <w:top w:val="none" w:sz="0" w:space="0" w:color="auto"/>
            <w:left w:val="none" w:sz="0" w:space="0" w:color="auto"/>
            <w:bottom w:val="none" w:sz="0" w:space="0" w:color="auto"/>
            <w:right w:val="none" w:sz="0" w:space="0" w:color="auto"/>
          </w:divBdr>
        </w:div>
        <w:div w:id="634482387">
          <w:marLeft w:val="1123"/>
          <w:marRight w:val="0"/>
          <w:marTop w:val="60"/>
          <w:marBottom w:val="0"/>
          <w:divBdr>
            <w:top w:val="none" w:sz="0" w:space="0" w:color="auto"/>
            <w:left w:val="none" w:sz="0" w:space="0" w:color="auto"/>
            <w:bottom w:val="none" w:sz="0" w:space="0" w:color="auto"/>
            <w:right w:val="none" w:sz="0" w:space="0" w:color="auto"/>
          </w:divBdr>
        </w:div>
        <w:div w:id="1112551344">
          <w:marLeft w:val="1123"/>
          <w:marRight w:val="0"/>
          <w:marTop w:val="60"/>
          <w:marBottom w:val="0"/>
          <w:divBdr>
            <w:top w:val="none" w:sz="0" w:space="0" w:color="auto"/>
            <w:left w:val="none" w:sz="0" w:space="0" w:color="auto"/>
            <w:bottom w:val="none" w:sz="0" w:space="0" w:color="auto"/>
            <w:right w:val="none" w:sz="0" w:space="0" w:color="auto"/>
          </w:divBdr>
        </w:div>
        <w:div w:id="727264995">
          <w:marLeft w:val="547"/>
          <w:marRight w:val="0"/>
          <w:marTop w:val="60"/>
          <w:marBottom w:val="0"/>
          <w:divBdr>
            <w:top w:val="none" w:sz="0" w:space="0" w:color="auto"/>
            <w:left w:val="none" w:sz="0" w:space="0" w:color="auto"/>
            <w:bottom w:val="none" w:sz="0" w:space="0" w:color="auto"/>
            <w:right w:val="none" w:sz="0" w:space="0" w:color="auto"/>
          </w:divBdr>
        </w:div>
        <w:div w:id="2096323112">
          <w:marLeft w:val="1123"/>
          <w:marRight w:val="0"/>
          <w:marTop w:val="60"/>
          <w:marBottom w:val="0"/>
          <w:divBdr>
            <w:top w:val="none" w:sz="0" w:space="0" w:color="auto"/>
            <w:left w:val="none" w:sz="0" w:space="0" w:color="auto"/>
            <w:bottom w:val="none" w:sz="0" w:space="0" w:color="auto"/>
            <w:right w:val="none" w:sz="0" w:space="0" w:color="auto"/>
          </w:divBdr>
        </w:div>
        <w:div w:id="424347977">
          <w:marLeft w:val="1123"/>
          <w:marRight w:val="0"/>
          <w:marTop w:val="60"/>
          <w:marBottom w:val="0"/>
          <w:divBdr>
            <w:top w:val="none" w:sz="0" w:space="0" w:color="auto"/>
            <w:left w:val="none" w:sz="0" w:space="0" w:color="auto"/>
            <w:bottom w:val="none" w:sz="0" w:space="0" w:color="auto"/>
            <w:right w:val="none" w:sz="0" w:space="0" w:color="auto"/>
          </w:divBdr>
        </w:div>
        <w:div w:id="1804540586">
          <w:marLeft w:val="1699"/>
          <w:marRight w:val="0"/>
          <w:marTop w:val="60"/>
          <w:marBottom w:val="0"/>
          <w:divBdr>
            <w:top w:val="none" w:sz="0" w:space="0" w:color="auto"/>
            <w:left w:val="none" w:sz="0" w:space="0" w:color="auto"/>
            <w:bottom w:val="none" w:sz="0" w:space="0" w:color="auto"/>
            <w:right w:val="none" w:sz="0" w:space="0" w:color="auto"/>
          </w:divBdr>
        </w:div>
        <w:div w:id="1801261832">
          <w:marLeft w:val="547"/>
          <w:marRight w:val="0"/>
          <w:marTop w:val="60"/>
          <w:marBottom w:val="0"/>
          <w:divBdr>
            <w:top w:val="none" w:sz="0" w:space="0" w:color="auto"/>
            <w:left w:val="none" w:sz="0" w:space="0" w:color="auto"/>
            <w:bottom w:val="none" w:sz="0" w:space="0" w:color="auto"/>
            <w:right w:val="none" w:sz="0" w:space="0" w:color="auto"/>
          </w:divBdr>
        </w:div>
        <w:div w:id="1245380767">
          <w:marLeft w:val="1123"/>
          <w:marRight w:val="0"/>
          <w:marTop w:val="60"/>
          <w:marBottom w:val="0"/>
          <w:divBdr>
            <w:top w:val="none" w:sz="0" w:space="0" w:color="auto"/>
            <w:left w:val="none" w:sz="0" w:space="0" w:color="auto"/>
            <w:bottom w:val="none" w:sz="0" w:space="0" w:color="auto"/>
            <w:right w:val="none" w:sz="0" w:space="0" w:color="auto"/>
          </w:divBdr>
        </w:div>
        <w:div w:id="694699989">
          <w:marLeft w:val="547"/>
          <w:marRight w:val="0"/>
          <w:marTop w:val="60"/>
          <w:marBottom w:val="0"/>
          <w:divBdr>
            <w:top w:val="none" w:sz="0" w:space="0" w:color="auto"/>
            <w:left w:val="none" w:sz="0" w:space="0" w:color="auto"/>
            <w:bottom w:val="none" w:sz="0" w:space="0" w:color="auto"/>
            <w:right w:val="none" w:sz="0" w:space="0" w:color="auto"/>
          </w:divBdr>
        </w:div>
        <w:div w:id="1534152150">
          <w:marLeft w:val="1123"/>
          <w:marRight w:val="0"/>
          <w:marTop w:val="60"/>
          <w:marBottom w:val="0"/>
          <w:divBdr>
            <w:top w:val="none" w:sz="0" w:space="0" w:color="auto"/>
            <w:left w:val="none" w:sz="0" w:space="0" w:color="auto"/>
            <w:bottom w:val="none" w:sz="0" w:space="0" w:color="auto"/>
            <w:right w:val="none" w:sz="0" w:space="0" w:color="auto"/>
          </w:divBdr>
        </w:div>
        <w:div w:id="1167943710">
          <w:marLeft w:val="1123"/>
          <w:marRight w:val="0"/>
          <w:marTop w:val="60"/>
          <w:marBottom w:val="0"/>
          <w:divBdr>
            <w:top w:val="none" w:sz="0" w:space="0" w:color="auto"/>
            <w:left w:val="none" w:sz="0" w:space="0" w:color="auto"/>
            <w:bottom w:val="none" w:sz="0" w:space="0" w:color="auto"/>
            <w:right w:val="none" w:sz="0" w:space="0" w:color="auto"/>
          </w:divBdr>
        </w:div>
        <w:div w:id="820468289">
          <w:marLeft w:val="1123"/>
          <w:marRight w:val="0"/>
          <w:marTop w:val="60"/>
          <w:marBottom w:val="0"/>
          <w:divBdr>
            <w:top w:val="none" w:sz="0" w:space="0" w:color="auto"/>
            <w:left w:val="none" w:sz="0" w:space="0" w:color="auto"/>
            <w:bottom w:val="none" w:sz="0" w:space="0" w:color="auto"/>
            <w:right w:val="none" w:sz="0" w:space="0" w:color="auto"/>
          </w:divBdr>
        </w:div>
        <w:div w:id="512843075">
          <w:marLeft w:val="1123"/>
          <w:marRight w:val="0"/>
          <w:marTop w:val="60"/>
          <w:marBottom w:val="0"/>
          <w:divBdr>
            <w:top w:val="none" w:sz="0" w:space="0" w:color="auto"/>
            <w:left w:val="none" w:sz="0" w:space="0" w:color="auto"/>
            <w:bottom w:val="none" w:sz="0" w:space="0" w:color="auto"/>
            <w:right w:val="none" w:sz="0" w:space="0" w:color="auto"/>
          </w:divBdr>
        </w:div>
        <w:div w:id="875191313">
          <w:marLeft w:val="547"/>
          <w:marRight w:val="0"/>
          <w:marTop w:val="60"/>
          <w:marBottom w:val="0"/>
          <w:divBdr>
            <w:top w:val="none" w:sz="0" w:space="0" w:color="auto"/>
            <w:left w:val="none" w:sz="0" w:space="0" w:color="auto"/>
            <w:bottom w:val="none" w:sz="0" w:space="0" w:color="auto"/>
            <w:right w:val="none" w:sz="0" w:space="0" w:color="auto"/>
          </w:divBdr>
        </w:div>
        <w:div w:id="90587489">
          <w:marLeft w:val="547"/>
          <w:marRight w:val="0"/>
          <w:marTop w:val="60"/>
          <w:marBottom w:val="0"/>
          <w:divBdr>
            <w:top w:val="none" w:sz="0" w:space="0" w:color="auto"/>
            <w:left w:val="none" w:sz="0" w:space="0" w:color="auto"/>
            <w:bottom w:val="none" w:sz="0" w:space="0" w:color="auto"/>
            <w:right w:val="none" w:sz="0" w:space="0" w:color="auto"/>
          </w:divBdr>
        </w:div>
      </w:divsChild>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5NUHHDQN7SK2-1476151046-41809</_dlc_DocId>
    <_dlc_DocIdUrl xmlns="f166a696-7b5b-4ccd-9f0c-ffde0cceec81">
      <Url>https://ericsson.sharepoint.com/sites/star/_layouts/15/DocIdRedir.aspx?ID=5NUHHDQN7SK2-1476151046-41809</Url>
      <Description>5NUHHDQN7SK2-1476151046-41809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EC572-E56A-45BE-883B-4CA27C05DDFE}">
  <ds:schemaRefs>
    <ds:schemaRef ds:uri="Microsoft.SharePoint.Taxonomy.ContentTypeSync"/>
  </ds:schemaRefs>
</ds:datastoreItem>
</file>

<file path=customXml/itemProps2.xml><?xml version="1.0" encoding="utf-8"?>
<ds:datastoreItem xmlns:ds="http://schemas.openxmlformats.org/officeDocument/2006/customXml" ds:itemID="{3A8AA192-0673-4E2A-B363-0B56A06F89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46D775-06C3-4FB9-B16C-07A7245CFB98}">
  <ds:schemaRefs>
    <ds:schemaRef ds:uri="http://schemas.microsoft.com/sharepoint/events"/>
  </ds:schemaRefs>
</ds:datastoreItem>
</file>

<file path=customXml/itemProps4.xml><?xml version="1.0" encoding="utf-8"?>
<ds:datastoreItem xmlns:ds="http://schemas.openxmlformats.org/officeDocument/2006/customXml" ds:itemID="{C2D5DE03-2C22-4E18-9C5F-AFF792379C7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3E87015-577D-49AB-A531-6FD8EE691308}">
  <ds:schemaRefs>
    <ds:schemaRef ds:uri="http://schemas.microsoft.com/sharepoint/v3/contenttype/forms"/>
  </ds:schemaRefs>
</ds:datastoreItem>
</file>

<file path=customXml/itemProps6.xml><?xml version="1.0" encoding="utf-8"?>
<ds:datastoreItem xmlns:ds="http://schemas.openxmlformats.org/officeDocument/2006/customXml" ds:itemID="{F809F060-F92E-4831-8B5C-28260EE90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2339</TotalTime>
  <Pages>7</Pages>
  <Words>3558</Words>
  <Characters>20282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360</cp:revision>
  <cp:lastPrinted>2008-01-31T07:09:00Z</cp:lastPrinted>
  <dcterms:created xsi:type="dcterms:W3CDTF">2018-09-28T14:07:00Z</dcterms:created>
  <dcterms:modified xsi:type="dcterms:W3CDTF">2019-02-16T01:41:00Z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ff32963b-c0bf-43a6-bdf9-769edfbfe7f5</vt:lpwstr>
  </property>
  <property fmtid="{D5CDD505-2E9C-101B-9397-08002B2CF9AE}" pid="5" name="TaxKeyword">
    <vt:lpwstr/>
  </property>
  <property fmtid="{D5CDD505-2E9C-101B-9397-08002B2CF9AE}" pid="6" name="EriCOLLCategory">
    <vt:lpwstr/>
  </property>
  <property fmtid="{D5CDD505-2E9C-101B-9397-08002B2CF9AE}" pid="7" name="AuthorIds_UIVersion_512">
    <vt:lpwstr>181</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4848">
    <vt:lpwstr>358</vt:lpwstr>
  </property>
</Properties>
</file>